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cs="黑体"/>
          <w:sz w:val="32"/>
          <w:lang w:val="en-US" w:eastAsia="zh-CN"/>
        </w:rPr>
      </w:pPr>
      <w:r>
        <w:rPr>
          <w:rFonts w:hint="eastAsia" w:ascii="黑体" w:hAnsi="黑体" w:eastAsia="黑体" w:cs="黑体"/>
          <w:sz w:val="32"/>
          <w:lang w:eastAsia="zh-CN"/>
        </w:rPr>
        <w:t>附件</w:t>
      </w:r>
      <w:r>
        <w:rPr>
          <w:rFonts w:hint="eastAsia" w:ascii="黑体" w:hAnsi="黑体" w:eastAsia="黑体" w:cs="黑体"/>
          <w:sz w:val="32"/>
          <w:lang w:val="en-US" w:eastAsia="zh-CN"/>
        </w:rPr>
        <w:t>3</w:t>
      </w:r>
    </w:p>
    <w:p>
      <w:pPr>
        <w:keepNext w:val="0"/>
        <w:keepLines w:val="0"/>
        <w:pageBreakBefore w:val="0"/>
        <w:widowControl w:val="0"/>
        <w:tabs>
          <w:tab w:val="left" w:pos="7584"/>
        </w:tabs>
        <w:kinsoku/>
        <w:wordWrap/>
        <w:overflowPunct/>
        <w:topLinePunct w:val="0"/>
        <w:autoSpaceDE/>
        <w:autoSpaceDN/>
        <w:bidi w:val="0"/>
        <w:adjustRightInd/>
        <w:snapToGrid/>
        <w:spacing w:line="240" w:lineRule="auto"/>
        <w:jc w:val="center"/>
        <w:textAlignment w:val="auto"/>
        <w:rPr>
          <w:rFonts w:hint="eastAsia" w:ascii="方正小标宋_GBK" w:hAnsi="仿宋_GB2312" w:eastAsia="方正小标宋_GBK" w:cs="仿宋_GB2312"/>
          <w:color w:val="000000"/>
          <w:sz w:val="36"/>
          <w:szCs w:val="36"/>
        </w:rPr>
      </w:pPr>
      <w:r>
        <w:rPr>
          <w:rFonts w:hint="eastAsia" w:ascii="方正小标宋_GBK" w:hAnsi="仿宋_GB2312" w:eastAsia="方正小标宋_GBK" w:cs="仿宋_GB2312"/>
          <w:color w:val="000000"/>
          <w:sz w:val="36"/>
          <w:szCs w:val="36"/>
        </w:rPr>
        <w:t>（××单位）</w:t>
      </w:r>
      <w:r>
        <w:rPr>
          <w:rFonts w:hint="eastAsia" w:ascii="方正小标宋_GBK" w:hAnsi="仿宋_GB2312" w:eastAsia="方正小标宋_GBK" w:cs="仿宋_GB2312"/>
          <w:color w:val="000000"/>
          <w:sz w:val="36"/>
          <w:szCs w:val="36"/>
          <w:lang w:eastAsia="zh-CN"/>
        </w:rPr>
        <w:t>文博专业中级</w:t>
      </w:r>
      <w:r>
        <w:rPr>
          <w:rFonts w:hint="eastAsia" w:ascii="方正小标宋_GBK" w:hAnsi="仿宋_GB2312" w:eastAsia="方正小标宋_GBK" w:cs="仿宋_GB2312"/>
          <w:color w:val="000000"/>
          <w:sz w:val="36"/>
          <w:szCs w:val="36"/>
        </w:rPr>
        <w:t>评审申报审核记录汇总表</w:t>
      </w:r>
    </w:p>
    <w:p>
      <w:pPr>
        <w:tabs>
          <w:tab w:val="left" w:pos="7584"/>
        </w:tabs>
        <w:spacing w:line="400" w:lineRule="exact"/>
        <w:jc w:val="left"/>
        <w:rPr>
          <w:rFonts w:hint="eastAsia" w:ascii="仿宋_GB2312" w:hAnsi="仿宋_GB2312" w:cs="仿宋_GB2312"/>
          <w:color w:val="000000"/>
          <w:szCs w:val="32"/>
        </w:rPr>
      </w:pPr>
      <w:r>
        <w:rPr>
          <w:rFonts w:hint="eastAsia" w:ascii="仿宋_GB2312" w:hAnsi="仿宋_GB2312" w:cs="仿宋_GB2312"/>
          <w:color w:val="000000"/>
          <w:szCs w:val="32"/>
        </w:rPr>
        <w:t>填报单位：</w:t>
      </w:r>
    </w:p>
    <w:tbl>
      <w:tblPr>
        <w:tblStyle w:val="11"/>
        <w:tblpPr w:leftFromText="180" w:rightFromText="180" w:vertAnchor="text" w:horzAnchor="page" w:tblpX="1852" w:tblpY="2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5"/>
        <w:gridCol w:w="1782"/>
        <w:gridCol w:w="2464"/>
        <w:gridCol w:w="5746"/>
        <w:gridCol w:w="16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exact"/>
        </w:trPr>
        <w:tc>
          <w:tcPr>
            <w:tcW w:w="1475" w:type="dxa"/>
            <w:noWrap w:val="0"/>
            <w:vAlign w:val="center"/>
          </w:tcPr>
          <w:p>
            <w:pPr>
              <w:autoSpaceDE w:val="0"/>
              <w:autoSpaceDN w:val="0"/>
              <w:adjustRightInd w:val="0"/>
              <w:spacing w:line="540" w:lineRule="exact"/>
              <w:jc w:val="center"/>
              <w:rPr>
                <w:rFonts w:hint="eastAsia" w:ascii="黑体" w:hAnsi="黑体" w:eastAsia="黑体"/>
              </w:rPr>
            </w:pPr>
            <w:r>
              <w:rPr>
                <w:rFonts w:hint="eastAsia" w:ascii="黑体" w:hAnsi="黑体" w:eastAsia="黑体"/>
              </w:rPr>
              <w:t>序号</w:t>
            </w:r>
          </w:p>
        </w:tc>
        <w:tc>
          <w:tcPr>
            <w:tcW w:w="1782" w:type="dxa"/>
            <w:noWrap w:val="0"/>
            <w:vAlign w:val="center"/>
          </w:tcPr>
          <w:p>
            <w:pPr>
              <w:autoSpaceDE w:val="0"/>
              <w:autoSpaceDN w:val="0"/>
              <w:adjustRightInd w:val="0"/>
              <w:spacing w:line="540" w:lineRule="exact"/>
              <w:jc w:val="center"/>
              <w:rPr>
                <w:rFonts w:hint="eastAsia" w:ascii="黑体" w:hAnsi="黑体" w:eastAsia="黑体"/>
              </w:rPr>
            </w:pPr>
            <w:r>
              <w:rPr>
                <w:rFonts w:hint="eastAsia" w:ascii="黑体" w:hAnsi="黑体" w:eastAsia="黑体"/>
              </w:rPr>
              <w:t>姓名</w:t>
            </w:r>
          </w:p>
        </w:tc>
        <w:tc>
          <w:tcPr>
            <w:tcW w:w="2464" w:type="dxa"/>
            <w:noWrap w:val="0"/>
            <w:vAlign w:val="center"/>
          </w:tcPr>
          <w:p>
            <w:pPr>
              <w:autoSpaceDE w:val="0"/>
              <w:autoSpaceDN w:val="0"/>
              <w:adjustRightInd w:val="0"/>
              <w:spacing w:line="540" w:lineRule="exact"/>
              <w:jc w:val="center"/>
              <w:rPr>
                <w:rFonts w:hint="eastAsia" w:ascii="黑体" w:hAnsi="黑体" w:eastAsia="黑体"/>
              </w:rPr>
            </w:pPr>
            <w:r>
              <w:rPr>
                <w:rFonts w:hint="eastAsia" w:ascii="黑体" w:hAnsi="黑体" w:eastAsia="黑体"/>
              </w:rPr>
              <w:t>工作单位</w:t>
            </w:r>
          </w:p>
        </w:tc>
        <w:tc>
          <w:tcPr>
            <w:tcW w:w="5746" w:type="dxa"/>
            <w:noWrap w:val="0"/>
            <w:vAlign w:val="center"/>
          </w:tcPr>
          <w:p>
            <w:pPr>
              <w:autoSpaceDE w:val="0"/>
              <w:autoSpaceDN w:val="0"/>
              <w:adjustRightInd w:val="0"/>
              <w:spacing w:line="540" w:lineRule="exact"/>
              <w:jc w:val="center"/>
              <w:rPr>
                <w:rFonts w:hint="eastAsia" w:ascii="黑体" w:hAnsi="黑体" w:eastAsia="黑体"/>
              </w:rPr>
            </w:pPr>
            <w:r>
              <w:rPr>
                <w:rFonts w:hint="eastAsia" w:ascii="黑体" w:hAnsi="黑体" w:eastAsia="黑体"/>
              </w:rPr>
              <w:t>业绩成果情况</w:t>
            </w:r>
          </w:p>
        </w:tc>
        <w:tc>
          <w:tcPr>
            <w:tcW w:w="1610" w:type="dxa"/>
            <w:noWrap w:val="0"/>
            <w:vAlign w:val="center"/>
          </w:tcPr>
          <w:p>
            <w:pPr>
              <w:autoSpaceDE w:val="0"/>
              <w:autoSpaceDN w:val="0"/>
              <w:adjustRightInd w:val="0"/>
              <w:spacing w:line="540" w:lineRule="exact"/>
              <w:jc w:val="center"/>
              <w:rPr>
                <w:rFonts w:hint="eastAsia" w:ascii="黑体" w:hAnsi="黑体" w:eastAsia="黑体"/>
              </w:rPr>
            </w:pPr>
            <w:r>
              <w:rPr>
                <w:rFonts w:hint="eastAsia" w:ascii="黑体" w:hAnsi="黑体" w:eastAsia="黑体"/>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7" w:hRule="exact"/>
        </w:trPr>
        <w:tc>
          <w:tcPr>
            <w:tcW w:w="1475" w:type="dxa"/>
            <w:noWrap w:val="0"/>
            <w:vAlign w:val="center"/>
          </w:tcPr>
          <w:p>
            <w:pPr>
              <w:autoSpaceDE w:val="0"/>
              <w:autoSpaceDN w:val="0"/>
              <w:adjustRightInd w:val="0"/>
              <w:spacing w:line="540" w:lineRule="exact"/>
              <w:jc w:val="center"/>
              <w:rPr>
                <w:rFonts w:hint="eastAsia"/>
              </w:rPr>
            </w:pPr>
          </w:p>
        </w:tc>
        <w:tc>
          <w:tcPr>
            <w:tcW w:w="1782" w:type="dxa"/>
            <w:noWrap w:val="0"/>
            <w:vAlign w:val="center"/>
          </w:tcPr>
          <w:p>
            <w:pPr>
              <w:autoSpaceDE w:val="0"/>
              <w:autoSpaceDN w:val="0"/>
              <w:adjustRightInd w:val="0"/>
              <w:spacing w:line="540" w:lineRule="exact"/>
              <w:jc w:val="center"/>
              <w:rPr>
                <w:rFonts w:hint="eastAsia"/>
              </w:rPr>
            </w:pPr>
          </w:p>
        </w:tc>
        <w:tc>
          <w:tcPr>
            <w:tcW w:w="2464" w:type="dxa"/>
            <w:noWrap w:val="0"/>
            <w:vAlign w:val="center"/>
          </w:tcPr>
          <w:p>
            <w:pPr>
              <w:autoSpaceDE w:val="0"/>
              <w:autoSpaceDN w:val="0"/>
              <w:adjustRightInd w:val="0"/>
              <w:spacing w:line="540" w:lineRule="exact"/>
              <w:jc w:val="center"/>
              <w:rPr>
                <w:rFonts w:hint="eastAsia"/>
              </w:rPr>
            </w:pPr>
          </w:p>
        </w:tc>
        <w:tc>
          <w:tcPr>
            <w:tcW w:w="5746" w:type="dxa"/>
            <w:noWrap w:val="0"/>
            <w:vAlign w:val="center"/>
          </w:tcPr>
          <w:p>
            <w:pPr>
              <w:autoSpaceDE w:val="0"/>
              <w:autoSpaceDN w:val="0"/>
              <w:adjustRightInd w:val="0"/>
              <w:spacing w:line="540" w:lineRule="exact"/>
              <w:jc w:val="center"/>
              <w:rPr>
                <w:rFonts w:hint="eastAsia"/>
              </w:rPr>
            </w:pPr>
          </w:p>
        </w:tc>
        <w:tc>
          <w:tcPr>
            <w:tcW w:w="1610" w:type="dxa"/>
            <w:noWrap w:val="0"/>
            <w:vAlign w:val="center"/>
          </w:tcPr>
          <w:p>
            <w:pPr>
              <w:autoSpaceDE w:val="0"/>
              <w:autoSpaceDN w:val="0"/>
              <w:adjustRightInd w:val="0"/>
              <w:spacing w:line="540" w:lineRule="exact"/>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7" w:hRule="exact"/>
        </w:trPr>
        <w:tc>
          <w:tcPr>
            <w:tcW w:w="1475" w:type="dxa"/>
            <w:noWrap w:val="0"/>
            <w:vAlign w:val="center"/>
          </w:tcPr>
          <w:p>
            <w:pPr>
              <w:autoSpaceDE w:val="0"/>
              <w:autoSpaceDN w:val="0"/>
              <w:adjustRightInd w:val="0"/>
              <w:spacing w:line="540" w:lineRule="exact"/>
              <w:jc w:val="center"/>
              <w:rPr>
                <w:rFonts w:hint="eastAsia"/>
              </w:rPr>
            </w:pPr>
          </w:p>
        </w:tc>
        <w:tc>
          <w:tcPr>
            <w:tcW w:w="1782" w:type="dxa"/>
            <w:noWrap w:val="0"/>
            <w:vAlign w:val="center"/>
          </w:tcPr>
          <w:p>
            <w:pPr>
              <w:autoSpaceDE w:val="0"/>
              <w:autoSpaceDN w:val="0"/>
              <w:adjustRightInd w:val="0"/>
              <w:spacing w:line="540" w:lineRule="exact"/>
              <w:jc w:val="center"/>
              <w:rPr>
                <w:rFonts w:hint="eastAsia"/>
              </w:rPr>
            </w:pPr>
          </w:p>
        </w:tc>
        <w:tc>
          <w:tcPr>
            <w:tcW w:w="2464" w:type="dxa"/>
            <w:noWrap w:val="0"/>
            <w:vAlign w:val="center"/>
          </w:tcPr>
          <w:p>
            <w:pPr>
              <w:autoSpaceDE w:val="0"/>
              <w:autoSpaceDN w:val="0"/>
              <w:adjustRightInd w:val="0"/>
              <w:spacing w:line="540" w:lineRule="exact"/>
              <w:jc w:val="center"/>
              <w:rPr>
                <w:rFonts w:hint="eastAsia"/>
              </w:rPr>
            </w:pPr>
          </w:p>
        </w:tc>
        <w:tc>
          <w:tcPr>
            <w:tcW w:w="5746" w:type="dxa"/>
            <w:noWrap w:val="0"/>
            <w:vAlign w:val="center"/>
          </w:tcPr>
          <w:p>
            <w:pPr>
              <w:autoSpaceDE w:val="0"/>
              <w:autoSpaceDN w:val="0"/>
              <w:adjustRightInd w:val="0"/>
              <w:spacing w:line="540" w:lineRule="exact"/>
              <w:jc w:val="center"/>
              <w:rPr>
                <w:rFonts w:hint="eastAsia"/>
              </w:rPr>
            </w:pPr>
          </w:p>
        </w:tc>
        <w:tc>
          <w:tcPr>
            <w:tcW w:w="1610" w:type="dxa"/>
            <w:noWrap w:val="0"/>
            <w:vAlign w:val="center"/>
          </w:tcPr>
          <w:p>
            <w:pPr>
              <w:autoSpaceDE w:val="0"/>
              <w:autoSpaceDN w:val="0"/>
              <w:adjustRightInd w:val="0"/>
              <w:spacing w:line="540" w:lineRule="exact"/>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7" w:hRule="exact"/>
        </w:trPr>
        <w:tc>
          <w:tcPr>
            <w:tcW w:w="1475" w:type="dxa"/>
            <w:noWrap w:val="0"/>
            <w:vAlign w:val="center"/>
          </w:tcPr>
          <w:p>
            <w:pPr>
              <w:autoSpaceDE w:val="0"/>
              <w:autoSpaceDN w:val="0"/>
              <w:adjustRightInd w:val="0"/>
              <w:spacing w:line="540" w:lineRule="exact"/>
              <w:jc w:val="center"/>
              <w:rPr>
                <w:rFonts w:hint="eastAsia"/>
              </w:rPr>
            </w:pPr>
          </w:p>
        </w:tc>
        <w:tc>
          <w:tcPr>
            <w:tcW w:w="1782" w:type="dxa"/>
            <w:noWrap w:val="0"/>
            <w:vAlign w:val="center"/>
          </w:tcPr>
          <w:p>
            <w:pPr>
              <w:autoSpaceDE w:val="0"/>
              <w:autoSpaceDN w:val="0"/>
              <w:adjustRightInd w:val="0"/>
              <w:spacing w:line="540" w:lineRule="exact"/>
              <w:jc w:val="center"/>
              <w:rPr>
                <w:rFonts w:hint="eastAsia"/>
              </w:rPr>
            </w:pPr>
          </w:p>
        </w:tc>
        <w:tc>
          <w:tcPr>
            <w:tcW w:w="2464" w:type="dxa"/>
            <w:noWrap w:val="0"/>
            <w:vAlign w:val="center"/>
          </w:tcPr>
          <w:p>
            <w:pPr>
              <w:autoSpaceDE w:val="0"/>
              <w:autoSpaceDN w:val="0"/>
              <w:adjustRightInd w:val="0"/>
              <w:spacing w:line="540" w:lineRule="exact"/>
              <w:jc w:val="center"/>
              <w:rPr>
                <w:rFonts w:hint="eastAsia"/>
              </w:rPr>
            </w:pPr>
          </w:p>
        </w:tc>
        <w:tc>
          <w:tcPr>
            <w:tcW w:w="5746" w:type="dxa"/>
            <w:noWrap w:val="0"/>
            <w:vAlign w:val="center"/>
          </w:tcPr>
          <w:p>
            <w:pPr>
              <w:autoSpaceDE w:val="0"/>
              <w:autoSpaceDN w:val="0"/>
              <w:adjustRightInd w:val="0"/>
              <w:spacing w:line="540" w:lineRule="exact"/>
              <w:jc w:val="center"/>
              <w:rPr>
                <w:rFonts w:hint="eastAsia"/>
              </w:rPr>
            </w:pPr>
          </w:p>
        </w:tc>
        <w:tc>
          <w:tcPr>
            <w:tcW w:w="1610" w:type="dxa"/>
            <w:noWrap w:val="0"/>
            <w:vAlign w:val="center"/>
          </w:tcPr>
          <w:p>
            <w:pPr>
              <w:autoSpaceDE w:val="0"/>
              <w:autoSpaceDN w:val="0"/>
              <w:adjustRightInd w:val="0"/>
              <w:spacing w:line="540" w:lineRule="exact"/>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7" w:hRule="exact"/>
        </w:trPr>
        <w:tc>
          <w:tcPr>
            <w:tcW w:w="1475" w:type="dxa"/>
            <w:noWrap w:val="0"/>
            <w:vAlign w:val="center"/>
          </w:tcPr>
          <w:p>
            <w:pPr>
              <w:autoSpaceDE w:val="0"/>
              <w:autoSpaceDN w:val="0"/>
              <w:adjustRightInd w:val="0"/>
              <w:spacing w:line="540" w:lineRule="exact"/>
              <w:jc w:val="center"/>
              <w:rPr>
                <w:rFonts w:hint="eastAsia"/>
              </w:rPr>
            </w:pPr>
          </w:p>
        </w:tc>
        <w:tc>
          <w:tcPr>
            <w:tcW w:w="1782" w:type="dxa"/>
            <w:noWrap w:val="0"/>
            <w:vAlign w:val="center"/>
          </w:tcPr>
          <w:p>
            <w:pPr>
              <w:autoSpaceDE w:val="0"/>
              <w:autoSpaceDN w:val="0"/>
              <w:adjustRightInd w:val="0"/>
              <w:spacing w:line="540" w:lineRule="exact"/>
              <w:jc w:val="center"/>
              <w:rPr>
                <w:rFonts w:hint="eastAsia"/>
              </w:rPr>
            </w:pPr>
          </w:p>
        </w:tc>
        <w:tc>
          <w:tcPr>
            <w:tcW w:w="2464" w:type="dxa"/>
            <w:noWrap w:val="0"/>
            <w:vAlign w:val="center"/>
          </w:tcPr>
          <w:p>
            <w:pPr>
              <w:autoSpaceDE w:val="0"/>
              <w:autoSpaceDN w:val="0"/>
              <w:adjustRightInd w:val="0"/>
              <w:spacing w:line="540" w:lineRule="exact"/>
              <w:jc w:val="center"/>
              <w:rPr>
                <w:rFonts w:hint="eastAsia"/>
              </w:rPr>
            </w:pPr>
          </w:p>
        </w:tc>
        <w:tc>
          <w:tcPr>
            <w:tcW w:w="5746" w:type="dxa"/>
            <w:noWrap w:val="0"/>
            <w:vAlign w:val="center"/>
          </w:tcPr>
          <w:p>
            <w:pPr>
              <w:autoSpaceDE w:val="0"/>
              <w:autoSpaceDN w:val="0"/>
              <w:adjustRightInd w:val="0"/>
              <w:spacing w:line="540" w:lineRule="exact"/>
              <w:jc w:val="center"/>
              <w:rPr>
                <w:rFonts w:hint="eastAsia"/>
              </w:rPr>
            </w:pPr>
          </w:p>
        </w:tc>
        <w:tc>
          <w:tcPr>
            <w:tcW w:w="1610" w:type="dxa"/>
            <w:noWrap w:val="0"/>
            <w:vAlign w:val="center"/>
          </w:tcPr>
          <w:p>
            <w:pPr>
              <w:autoSpaceDE w:val="0"/>
              <w:autoSpaceDN w:val="0"/>
              <w:adjustRightInd w:val="0"/>
              <w:spacing w:line="540" w:lineRule="exact"/>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7" w:hRule="exact"/>
        </w:trPr>
        <w:tc>
          <w:tcPr>
            <w:tcW w:w="1475" w:type="dxa"/>
            <w:noWrap w:val="0"/>
            <w:vAlign w:val="center"/>
          </w:tcPr>
          <w:p>
            <w:pPr>
              <w:autoSpaceDE w:val="0"/>
              <w:autoSpaceDN w:val="0"/>
              <w:adjustRightInd w:val="0"/>
              <w:spacing w:line="540" w:lineRule="exact"/>
              <w:jc w:val="center"/>
              <w:rPr>
                <w:rFonts w:hint="eastAsia"/>
              </w:rPr>
            </w:pPr>
          </w:p>
        </w:tc>
        <w:tc>
          <w:tcPr>
            <w:tcW w:w="1782" w:type="dxa"/>
            <w:noWrap w:val="0"/>
            <w:vAlign w:val="center"/>
          </w:tcPr>
          <w:p>
            <w:pPr>
              <w:autoSpaceDE w:val="0"/>
              <w:autoSpaceDN w:val="0"/>
              <w:adjustRightInd w:val="0"/>
              <w:spacing w:line="540" w:lineRule="exact"/>
              <w:jc w:val="center"/>
              <w:rPr>
                <w:rFonts w:hint="eastAsia"/>
              </w:rPr>
            </w:pPr>
          </w:p>
        </w:tc>
        <w:tc>
          <w:tcPr>
            <w:tcW w:w="2464" w:type="dxa"/>
            <w:noWrap w:val="0"/>
            <w:vAlign w:val="center"/>
          </w:tcPr>
          <w:p>
            <w:pPr>
              <w:autoSpaceDE w:val="0"/>
              <w:autoSpaceDN w:val="0"/>
              <w:adjustRightInd w:val="0"/>
              <w:spacing w:line="540" w:lineRule="exact"/>
              <w:jc w:val="center"/>
              <w:rPr>
                <w:rFonts w:hint="eastAsia"/>
              </w:rPr>
            </w:pPr>
            <w:bookmarkStart w:id="0" w:name="_GoBack"/>
            <w:bookmarkEnd w:id="0"/>
          </w:p>
        </w:tc>
        <w:tc>
          <w:tcPr>
            <w:tcW w:w="5746" w:type="dxa"/>
            <w:noWrap w:val="0"/>
            <w:vAlign w:val="center"/>
          </w:tcPr>
          <w:p>
            <w:pPr>
              <w:autoSpaceDE w:val="0"/>
              <w:autoSpaceDN w:val="0"/>
              <w:adjustRightInd w:val="0"/>
              <w:spacing w:line="540" w:lineRule="exact"/>
              <w:jc w:val="center"/>
              <w:rPr>
                <w:rFonts w:hint="eastAsia"/>
              </w:rPr>
            </w:pPr>
          </w:p>
        </w:tc>
        <w:tc>
          <w:tcPr>
            <w:tcW w:w="1610" w:type="dxa"/>
            <w:noWrap w:val="0"/>
            <w:vAlign w:val="center"/>
          </w:tcPr>
          <w:p>
            <w:pPr>
              <w:autoSpaceDE w:val="0"/>
              <w:autoSpaceDN w:val="0"/>
              <w:adjustRightInd w:val="0"/>
              <w:spacing w:line="540" w:lineRule="exact"/>
              <w:jc w:val="center"/>
              <w:rPr>
                <w:rFonts w:hint="eastAsia"/>
              </w:rPr>
            </w:pPr>
          </w:p>
        </w:tc>
      </w:tr>
    </w:tbl>
    <w:p>
      <w:pPr>
        <w:tabs>
          <w:tab w:val="left" w:pos="7584"/>
        </w:tabs>
        <w:spacing w:line="400" w:lineRule="exact"/>
        <w:ind w:left="790" w:hanging="790" w:hangingChars="250"/>
        <w:rPr>
          <w:rFonts w:hint="eastAsia" w:ascii="方正小标宋_GBK" w:eastAsia="方正仿宋简体"/>
          <w:color w:val="auto"/>
          <w:sz w:val="44"/>
          <w:szCs w:val="44"/>
          <w:lang w:val="en-US" w:eastAsia="zh-CN"/>
        </w:rPr>
        <w:sectPr>
          <w:footerReference r:id="rId4" w:type="first"/>
          <w:footerReference r:id="rId3" w:type="default"/>
          <w:pgSz w:w="16838" w:h="11906" w:orient="landscape"/>
          <w:pgMar w:top="1440" w:right="1800" w:bottom="1440" w:left="1800" w:header="851" w:footer="992" w:gutter="0"/>
          <w:pgNumType w:fmt="numberInDash"/>
          <w:cols w:space="720" w:num="1"/>
          <w:titlePg/>
          <w:docGrid w:type="linesAndChars" w:linePitch="579" w:charSpace="-849"/>
        </w:sectPr>
      </w:pPr>
      <w:r>
        <w:rPr>
          <w:rFonts w:hint="eastAsia" w:ascii="仿宋_GB2312"/>
          <w:color w:val="000000"/>
          <w:szCs w:val="32"/>
        </w:rPr>
        <w:t>注：“</w:t>
      </w:r>
      <w:r>
        <w:rPr>
          <w:rFonts w:hint="eastAsia"/>
        </w:rPr>
        <w:t>业绩成果情况</w:t>
      </w:r>
      <w:r>
        <w:rPr>
          <w:rFonts w:hint="eastAsia" w:ascii="仿宋_GB2312"/>
          <w:color w:val="000000"/>
          <w:szCs w:val="32"/>
        </w:rPr>
        <w:t>”</w:t>
      </w:r>
      <w:r>
        <w:rPr>
          <w:rFonts w:hint="eastAsia"/>
        </w:rPr>
        <w:t>填写本《通知》</w:t>
      </w:r>
      <w:r>
        <w:rPr>
          <w:rFonts w:hint="eastAsia" w:ascii="楷体_GB2312" w:hAnsi="仿宋_GB2312" w:eastAsia="楷体_GB2312" w:cs="仿宋_GB2312"/>
          <w:b w:val="0"/>
          <w:bCs w:val="0"/>
          <w:color w:val="000000"/>
          <w:szCs w:val="32"/>
        </w:rPr>
        <w:t>要求</w:t>
      </w:r>
      <w:r>
        <w:rPr>
          <w:rFonts w:hint="eastAsia"/>
          <w:b w:val="0"/>
          <w:bCs w:val="0"/>
        </w:rPr>
        <w:t>申</w:t>
      </w:r>
      <w:r>
        <w:rPr>
          <w:rFonts w:hint="eastAsia"/>
        </w:rPr>
        <w:t>报人员在聘任</w:t>
      </w:r>
      <w:r>
        <w:rPr>
          <w:rFonts w:hint="eastAsia"/>
          <w:lang w:eastAsia="zh-CN"/>
        </w:rPr>
        <w:t>文博</w:t>
      </w:r>
      <w:r>
        <w:rPr>
          <w:rFonts w:hint="eastAsia"/>
          <w:color w:val="auto"/>
          <w:lang w:eastAsia="zh-CN"/>
        </w:rPr>
        <w:t>助理馆员</w:t>
      </w:r>
      <w:r>
        <w:rPr>
          <w:rFonts w:hint="eastAsia"/>
          <w:color w:val="auto"/>
        </w:rPr>
        <w:t>期间，符合</w:t>
      </w:r>
      <w:r>
        <w:rPr>
          <w:rFonts w:hint="eastAsia"/>
          <w:color w:val="auto"/>
          <w:lang w:val="en-US" w:eastAsia="zh-CN"/>
        </w:rPr>
        <w:t>4</w:t>
      </w:r>
      <w:r>
        <w:rPr>
          <w:rFonts w:hint="eastAsia"/>
          <w:color w:val="auto"/>
        </w:rPr>
        <w:t>项业绩成果中的具体项目序号</w:t>
      </w:r>
      <w:r>
        <w:rPr>
          <w:rFonts w:hint="eastAsia"/>
          <w:color w:val="auto"/>
          <w:lang w:eastAsia="zh-CN"/>
        </w:rPr>
        <w:t>。</w:t>
      </w:r>
    </w:p>
    <w:p>
      <w:pPr>
        <w:pStyle w:val="5"/>
        <w:keepNext w:val="0"/>
        <w:keepLines w:val="0"/>
        <w:pageBreakBefore w:val="0"/>
        <w:widowControl w:val="0"/>
        <w:kinsoku/>
        <w:wordWrap/>
        <w:overflowPunct/>
        <w:topLinePunct w:val="0"/>
        <w:autoSpaceDE/>
        <w:autoSpaceDN/>
        <w:bidi w:val="0"/>
        <w:adjustRightInd/>
        <w:snapToGrid w:val="0"/>
        <w:spacing w:line="20" w:lineRule="exact"/>
        <w:ind w:right="243" w:rightChars="77"/>
        <w:textAlignment w:val="auto"/>
        <w:rPr>
          <w:rFonts w:hint="eastAsia" w:ascii="仿宋_GB2312" w:hAnsi="仿宋_GB2312" w:eastAsia="仿宋_GB2312" w:cs="仿宋_GB2312"/>
          <w:color w:val="FF0000"/>
          <w:sz w:val="32"/>
          <w:szCs w:val="32"/>
          <w:lang w:val="en-US" w:eastAsia="zh-CN"/>
        </w:rPr>
      </w:pPr>
    </w:p>
    <w:sectPr>
      <w:footerReference r:id="rId5" w:type="default"/>
      <w:footerReference r:id="rId6" w:type="even"/>
      <w:pgSz w:w="11906" w:h="16838"/>
      <w:pgMar w:top="1758" w:right="1287" w:bottom="1361" w:left="1389" w:header="851" w:footer="1588" w:gutter="0"/>
      <w:pgNumType w:fmt="numberInDash"/>
      <w:cols w:space="425" w:num="1"/>
      <w:docGrid w:type="linesAndChars" w:linePitch="579" w:charSpace="-84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简体">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小标宋_GBK">
    <w:altName w:val="微软雅黑"/>
    <w:panose1 w:val="03000502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w:pict>
        <v:shape id="_x0000_s4098" o:spid="_x0000_s4098" o:spt="202" type="#_x0000_t202" style="position:absolute;left:0pt;margin-top:0pt;height:23.7pt;width:62.25pt;mso-position-horizontal:outside;mso-position-horizontal-relative:margin;z-index:251659264;mso-width-relative:page;mso-height-relative:page;" filled="f" stroked="f" coordsize="21600,21600">
          <v:path/>
          <v:fill on="f" focussize="0,0"/>
          <v:stroke on="f"/>
          <v:imagedata o:title=""/>
          <o:lock v:ext="edit" aspectratio="f"/>
          <v:textbox inset="0mm,0mm,0mm,0mm">
            <w:txbxContent>
              <w:p>
                <w:pPr>
                  <w:pStyle w:val="8"/>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  \* MERGEFORMAT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- 1 -</w:t>
                </w:r>
                <w:r>
                  <w:rPr>
                    <w:rFonts w:hint="eastAsia" w:ascii="仿宋_GB2312" w:hAnsi="仿宋_GB2312" w:eastAsia="仿宋_GB2312" w:cs="仿宋_GB2312"/>
                    <w:sz w:val="32"/>
                    <w:szCs w:val="32"/>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w:pict>
        <v:shape id="_x0000_s4097" o:spid="_x0000_s4097" o:spt="202" type="#_x0000_t202" style="position:absolute;left:0pt;margin-left:624.65pt;margin-top:-7.85pt;height:17.4pt;width:31.75pt;mso-position-horizontal-relative:margin;z-index:251660288;mso-width-relative:page;mso-height-relative:page;" filled="f" stroked="f" coordsize="21600,21600">
          <v:path/>
          <v:fill on="f" focussize="0,0"/>
          <v:stroke on="f"/>
          <v:imagedata o:title=""/>
          <o:lock v:ext="edit" aspectratio="f"/>
          <v:textbox inset="0mm,0mm,0mm,0mm">
            <w:txbxContent>
              <w:p>
                <w:pPr>
                  <w:pStyle w:val="8"/>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  \* MERGEFORMAT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- 1 -</w:t>
                </w:r>
                <w:r>
                  <w:rPr>
                    <w:rFonts w:hint="eastAsia" w:ascii="仿宋_GB2312" w:hAnsi="仿宋_GB2312" w:eastAsia="仿宋_GB2312" w:cs="仿宋_GB2312"/>
                    <w:sz w:val="32"/>
                    <w:szCs w:val="32"/>
                  </w:rP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right="360" w:firstLine="360"/>
    </w:pPr>
    <w:r>
      <w:rPr>
        <w:sz w:val="18"/>
      </w:rPr>
      <w:pict>
        <v:shape id="_x0000_s4099" o:spid="_x0000_s4099" o:spt="202" type="#_x0000_t202" style="position:absolute;left:0pt;margin-top:0pt;height:144pt;width:144pt;mso-position-horizontal:outside;mso-position-horizontal-relative:margin;mso-wrap-style:none;z-index:251661312;mso-width-relative:page;mso-height-relative:page;" filled="f" stroked="f" coordsize="21600,21600">
          <v:path/>
          <v:fill on="f" focussize="0,0"/>
          <v:stroke on="f"/>
          <v:imagedata o:title=""/>
          <o:lock v:ext="edit" aspectratio="f"/>
          <v:textbox inset="0mm,0mm,0mm,0mm" style="mso-fit-shape-to-text:t;">
            <w:txbxContent>
              <w:p>
                <w:pPr>
                  <w:pStyle w:val="8"/>
                </w:pPr>
                <w:r>
                  <w:fldChar w:fldCharType="begin"/>
                </w:r>
                <w:r>
                  <w:instrText xml:space="preserve"> PAGE  \* MERGEFORMAT </w:instrText>
                </w:r>
                <w:r>
                  <w:fldChar w:fldCharType="separate"/>
                </w:r>
                <w:r>
                  <w:t>- 12 -</w:t>
                </w:r>
                <w: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outside" w:y="1"/>
      <w:rPr>
        <w:rStyle w:val="13"/>
        <w:rFonts w:ascii="仿宋_GB2312" w:eastAsia="仿宋_GB2312"/>
        <w:sz w:val="30"/>
        <w:szCs w:val="30"/>
      </w:rPr>
    </w:pPr>
    <w:r>
      <w:rPr>
        <w:rStyle w:val="13"/>
        <w:rFonts w:hint="eastAsia" w:ascii="仿宋_GB2312" w:eastAsia="仿宋_GB2312"/>
        <w:sz w:val="30"/>
        <w:szCs w:val="30"/>
      </w:rPr>
      <w:fldChar w:fldCharType="begin"/>
    </w:r>
    <w:r>
      <w:rPr>
        <w:rStyle w:val="13"/>
        <w:rFonts w:hint="eastAsia" w:ascii="仿宋_GB2312" w:eastAsia="仿宋_GB2312"/>
        <w:sz w:val="30"/>
        <w:szCs w:val="30"/>
      </w:rPr>
      <w:instrText xml:space="preserve">PAGE  </w:instrText>
    </w:r>
    <w:r>
      <w:rPr>
        <w:rStyle w:val="13"/>
        <w:rFonts w:hint="eastAsia" w:ascii="仿宋_GB2312" w:eastAsia="仿宋_GB2312"/>
        <w:sz w:val="30"/>
        <w:szCs w:val="30"/>
      </w:rPr>
      <w:fldChar w:fldCharType="separate"/>
    </w:r>
    <w:r>
      <w:rPr>
        <w:rStyle w:val="13"/>
        <w:rFonts w:ascii="仿宋_GB2312" w:eastAsia="仿宋_GB2312"/>
        <w:sz w:val="30"/>
        <w:szCs w:val="30"/>
      </w:rPr>
      <w:t>- 6 -</w:t>
    </w:r>
    <w:r>
      <w:rPr>
        <w:rStyle w:val="13"/>
        <w:rFonts w:hint="eastAsia" w:ascii="仿宋_GB2312" w:eastAsia="仿宋_GB2312"/>
        <w:sz w:val="30"/>
        <w:szCs w:val="30"/>
      </w:rPr>
      <w:fldChar w:fldCharType="end"/>
    </w:r>
  </w:p>
  <w:p>
    <w:pPr>
      <w:pStyle w:val="8"/>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0"/>
  <w:bordersDoNotSurroundFooter w:val="0"/>
  <w:attachedTemplate r:id="rId1"/>
  <w:documentProtection w:enforcement="0"/>
  <w:defaultTabStop w:val="425"/>
  <w:drawingGridHorizontalSpacing w:val="158"/>
  <w:drawingGridVerticalSpacing w:val="579"/>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2"/>
  </w:compat>
  <w:docVars>
    <w:docVar w:name="commondata" w:val="eyJoZGlkIjoiODE1MzM0ZDBhZDQwZGNmOGUyNTAzYzBlZTlmNDZhNmIifQ=="/>
  </w:docVars>
  <w:rsids>
    <w:rsidRoot w:val="00B71870"/>
    <w:rsid w:val="00003FDD"/>
    <w:rsid w:val="000143CD"/>
    <w:rsid w:val="000265AF"/>
    <w:rsid w:val="00036E00"/>
    <w:rsid w:val="000466C7"/>
    <w:rsid w:val="00047917"/>
    <w:rsid w:val="0005584A"/>
    <w:rsid w:val="000758CC"/>
    <w:rsid w:val="00083CCB"/>
    <w:rsid w:val="000A0416"/>
    <w:rsid w:val="000A06FA"/>
    <w:rsid w:val="000A492E"/>
    <w:rsid w:val="000A53B8"/>
    <w:rsid w:val="000B4675"/>
    <w:rsid w:val="000B625A"/>
    <w:rsid w:val="000D33BC"/>
    <w:rsid w:val="000F1DD9"/>
    <w:rsid w:val="000F5CF2"/>
    <w:rsid w:val="0010669C"/>
    <w:rsid w:val="00134F2E"/>
    <w:rsid w:val="00134FAF"/>
    <w:rsid w:val="00155283"/>
    <w:rsid w:val="001802F3"/>
    <w:rsid w:val="001B3A4E"/>
    <w:rsid w:val="001B3D83"/>
    <w:rsid w:val="001C01F4"/>
    <w:rsid w:val="001C3EDB"/>
    <w:rsid w:val="001C6706"/>
    <w:rsid w:val="001F0898"/>
    <w:rsid w:val="001F2DF4"/>
    <w:rsid w:val="00202B0D"/>
    <w:rsid w:val="00206CE0"/>
    <w:rsid w:val="002078F0"/>
    <w:rsid w:val="00233D6D"/>
    <w:rsid w:val="00251E47"/>
    <w:rsid w:val="0025295D"/>
    <w:rsid w:val="00261BEC"/>
    <w:rsid w:val="002774F9"/>
    <w:rsid w:val="00285FCE"/>
    <w:rsid w:val="0028717A"/>
    <w:rsid w:val="002B27B4"/>
    <w:rsid w:val="002D5723"/>
    <w:rsid w:val="002E20CD"/>
    <w:rsid w:val="002E5CE4"/>
    <w:rsid w:val="002F48CE"/>
    <w:rsid w:val="003104C1"/>
    <w:rsid w:val="00311C1B"/>
    <w:rsid w:val="003310F2"/>
    <w:rsid w:val="00353E97"/>
    <w:rsid w:val="00354A9C"/>
    <w:rsid w:val="0036757E"/>
    <w:rsid w:val="00370237"/>
    <w:rsid w:val="00372566"/>
    <w:rsid w:val="00376F9F"/>
    <w:rsid w:val="003933E6"/>
    <w:rsid w:val="00395AC2"/>
    <w:rsid w:val="003B29CE"/>
    <w:rsid w:val="003C1967"/>
    <w:rsid w:val="003D60D1"/>
    <w:rsid w:val="003E0EF3"/>
    <w:rsid w:val="003E3589"/>
    <w:rsid w:val="00400554"/>
    <w:rsid w:val="0042282D"/>
    <w:rsid w:val="00426D0A"/>
    <w:rsid w:val="00427C9F"/>
    <w:rsid w:val="00432F2A"/>
    <w:rsid w:val="0045619E"/>
    <w:rsid w:val="00467565"/>
    <w:rsid w:val="004B23F5"/>
    <w:rsid w:val="004C7141"/>
    <w:rsid w:val="004E6690"/>
    <w:rsid w:val="005037FE"/>
    <w:rsid w:val="00504C4C"/>
    <w:rsid w:val="0050583E"/>
    <w:rsid w:val="00505B28"/>
    <w:rsid w:val="005169C0"/>
    <w:rsid w:val="00526A0D"/>
    <w:rsid w:val="00533FBD"/>
    <w:rsid w:val="005445C8"/>
    <w:rsid w:val="005460E5"/>
    <w:rsid w:val="0057048D"/>
    <w:rsid w:val="005821C8"/>
    <w:rsid w:val="00583AD8"/>
    <w:rsid w:val="00587BC2"/>
    <w:rsid w:val="005950D1"/>
    <w:rsid w:val="005A1BAB"/>
    <w:rsid w:val="005B5A0F"/>
    <w:rsid w:val="005C4493"/>
    <w:rsid w:val="005D31BA"/>
    <w:rsid w:val="005D69E4"/>
    <w:rsid w:val="005F3318"/>
    <w:rsid w:val="005F5AD6"/>
    <w:rsid w:val="00605212"/>
    <w:rsid w:val="00610E96"/>
    <w:rsid w:val="006116C3"/>
    <w:rsid w:val="0061473C"/>
    <w:rsid w:val="006364A8"/>
    <w:rsid w:val="00636BB6"/>
    <w:rsid w:val="00641C07"/>
    <w:rsid w:val="00643261"/>
    <w:rsid w:val="00684979"/>
    <w:rsid w:val="0069127B"/>
    <w:rsid w:val="006A0B6F"/>
    <w:rsid w:val="006A26B8"/>
    <w:rsid w:val="006B297B"/>
    <w:rsid w:val="006B4AC4"/>
    <w:rsid w:val="006C6F56"/>
    <w:rsid w:val="006E45F6"/>
    <w:rsid w:val="006F3F29"/>
    <w:rsid w:val="007113D9"/>
    <w:rsid w:val="00716034"/>
    <w:rsid w:val="00721791"/>
    <w:rsid w:val="00731835"/>
    <w:rsid w:val="00767FDF"/>
    <w:rsid w:val="00773532"/>
    <w:rsid w:val="00790813"/>
    <w:rsid w:val="00793146"/>
    <w:rsid w:val="007A7426"/>
    <w:rsid w:val="007B7526"/>
    <w:rsid w:val="007C14DF"/>
    <w:rsid w:val="007C2B07"/>
    <w:rsid w:val="007D3F6A"/>
    <w:rsid w:val="007E7E1A"/>
    <w:rsid w:val="007F1B1B"/>
    <w:rsid w:val="007F1C5D"/>
    <w:rsid w:val="007F451D"/>
    <w:rsid w:val="0083504E"/>
    <w:rsid w:val="00845D2B"/>
    <w:rsid w:val="00882C22"/>
    <w:rsid w:val="008949B1"/>
    <w:rsid w:val="008A0815"/>
    <w:rsid w:val="008E183F"/>
    <w:rsid w:val="008E668B"/>
    <w:rsid w:val="00914FC1"/>
    <w:rsid w:val="009160A1"/>
    <w:rsid w:val="00926BCD"/>
    <w:rsid w:val="009357AA"/>
    <w:rsid w:val="00935F35"/>
    <w:rsid w:val="00937EF8"/>
    <w:rsid w:val="009476C4"/>
    <w:rsid w:val="009566EA"/>
    <w:rsid w:val="009630E7"/>
    <w:rsid w:val="009879BA"/>
    <w:rsid w:val="009A04A1"/>
    <w:rsid w:val="009B35DB"/>
    <w:rsid w:val="009B4A43"/>
    <w:rsid w:val="009C34EF"/>
    <w:rsid w:val="009D2DC9"/>
    <w:rsid w:val="009D470A"/>
    <w:rsid w:val="009D6BF2"/>
    <w:rsid w:val="009D76CB"/>
    <w:rsid w:val="009E2E08"/>
    <w:rsid w:val="009F5602"/>
    <w:rsid w:val="00A01449"/>
    <w:rsid w:val="00A04D43"/>
    <w:rsid w:val="00A2278F"/>
    <w:rsid w:val="00A249DC"/>
    <w:rsid w:val="00A25BD1"/>
    <w:rsid w:val="00A2797D"/>
    <w:rsid w:val="00A31D17"/>
    <w:rsid w:val="00A320A1"/>
    <w:rsid w:val="00A364BF"/>
    <w:rsid w:val="00A42EFD"/>
    <w:rsid w:val="00A43CC8"/>
    <w:rsid w:val="00A507BF"/>
    <w:rsid w:val="00A52521"/>
    <w:rsid w:val="00A57EAC"/>
    <w:rsid w:val="00A70444"/>
    <w:rsid w:val="00A81F9E"/>
    <w:rsid w:val="00A8670C"/>
    <w:rsid w:val="00A87764"/>
    <w:rsid w:val="00A928C8"/>
    <w:rsid w:val="00A93DE3"/>
    <w:rsid w:val="00AA0AE1"/>
    <w:rsid w:val="00AE17C5"/>
    <w:rsid w:val="00B316C1"/>
    <w:rsid w:val="00B32952"/>
    <w:rsid w:val="00B3736A"/>
    <w:rsid w:val="00B60554"/>
    <w:rsid w:val="00B71826"/>
    <w:rsid w:val="00B71870"/>
    <w:rsid w:val="00B85ABA"/>
    <w:rsid w:val="00BB3C80"/>
    <w:rsid w:val="00BB4CE6"/>
    <w:rsid w:val="00BC78B0"/>
    <w:rsid w:val="00BF72B7"/>
    <w:rsid w:val="00C0633A"/>
    <w:rsid w:val="00C07E12"/>
    <w:rsid w:val="00C1599F"/>
    <w:rsid w:val="00C215B4"/>
    <w:rsid w:val="00C22056"/>
    <w:rsid w:val="00C37D38"/>
    <w:rsid w:val="00C836E0"/>
    <w:rsid w:val="00C83F3C"/>
    <w:rsid w:val="00C87391"/>
    <w:rsid w:val="00C92154"/>
    <w:rsid w:val="00C93168"/>
    <w:rsid w:val="00CA0A45"/>
    <w:rsid w:val="00CB6BC7"/>
    <w:rsid w:val="00CC390C"/>
    <w:rsid w:val="00CC6E7F"/>
    <w:rsid w:val="00CD71B1"/>
    <w:rsid w:val="00CF1A59"/>
    <w:rsid w:val="00D315FE"/>
    <w:rsid w:val="00D35728"/>
    <w:rsid w:val="00D404CF"/>
    <w:rsid w:val="00D642FB"/>
    <w:rsid w:val="00D7031C"/>
    <w:rsid w:val="00D716E5"/>
    <w:rsid w:val="00D737D6"/>
    <w:rsid w:val="00D862FF"/>
    <w:rsid w:val="00D87374"/>
    <w:rsid w:val="00DA48F6"/>
    <w:rsid w:val="00DB5F0E"/>
    <w:rsid w:val="00DD11AF"/>
    <w:rsid w:val="00E0189C"/>
    <w:rsid w:val="00E033DA"/>
    <w:rsid w:val="00E07B7C"/>
    <w:rsid w:val="00E47C51"/>
    <w:rsid w:val="00E520EF"/>
    <w:rsid w:val="00E70A09"/>
    <w:rsid w:val="00E73044"/>
    <w:rsid w:val="00E74A33"/>
    <w:rsid w:val="00EC700D"/>
    <w:rsid w:val="00ED56E8"/>
    <w:rsid w:val="00F333C5"/>
    <w:rsid w:val="00F33812"/>
    <w:rsid w:val="00F41A8F"/>
    <w:rsid w:val="00F83982"/>
    <w:rsid w:val="00F92E72"/>
    <w:rsid w:val="00F948B0"/>
    <w:rsid w:val="00FB1E04"/>
    <w:rsid w:val="00FC473D"/>
    <w:rsid w:val="00FC4762"/>
    <w:rsid w:val="00FD4BE0"/>
    <w:rsid w:val="00FE4574"/>
    <w:rsid w:val="00FF0019"/>
    <w:rsid w:val="00FF54A1"/>
    <w:rsid w:val="011127FE"/>
    <w:rsid w:val="016D6EDB"/>
    <w:rsid w:val="016E0389"/>
    <w:rsid w:val="02094D30"/>
    <w:rsid w:val="021215E8"/>
    <w:rsid w:val="02462769"/>
    <w:rsid w:val="02AD73E3"/>
    <w:rsid w:val="02CF6C47"/>
    <w:rsid w:val="03456326"/>
    <w:rsid w:val="03857BFE"/>
    <w:rsid w:val="04194FDF"/>
    <w:rsid w:val="045660F6"/>
    <w:rsid w:val="048108F1"/>
    <w:rsid w:val="0556033E"/>
    <w:rsid w:val="055C1C9D"/>
    <w:rsid w:val="05721B00"/>
    <w:rsid w:val="05C245AC"/>
    <w:rsid w:val="05F66F3B"/>
    <w:rsid w:val="06956CF7"/>
    <w:rsid w:val="074B061D"/>
    <w:rsid w:val="07C36CE0"/>
    <w:rsid w:val="07D707A3"/>
    <w:rsid w:val="080E4643"/>
    <w:rsid w:val="083076F6"/>
    <w:rsid w:val="09184BA9"/>
    <w:rsid w:val="09216D25"/>
    <w:rsid w:val="094F1F8A"/>
    <w:rsid w:val="09913FCD"/>
    <w:rsid w:val="0998348C"/>
    <w:rsid w:val="09B35A9C"/>
    <w:rsid w:val="09E32F20"/>
    <w:rsid w:val="0A504EC5"/>
    <w:rsid w:val="0AD179F1"/>
    <w:rsid w:val="0B3068CF"/>
    <w:rsid w:val="0BDD6435"/>
    <w:rsid w:val="0BE35B20"/>
    <w:rsid w:val="0BF02617"/>
    <w:rsid w:val="0C465C5D"/>
    <w:rsid w:val="0C652DCA"/>
    <w:rsid w:val="0CA56EAA"/>
    <w:rsid w:val="0CA94EE5"/>
    <w:rsid w:val="0CDD5606"/>
    <w:rsid w:val="0D935CA8"/>
    <w:rsid w:val="0E3700CD"/>
    <w:rsid w:val="0E393FE6"/>
    <w:rsid w:val="0E6B5012"/>
    <w:rsid w:val="0EA00E9C"/>
    <w:rsid w:val="0EAB0236"/>
    <w:rsid w:val="0EBC137D"/>
    <w:rsid w:val="0EDB36D1"/>
    <w:rsid w:val="0F24420D"/>
    <w:rsid w:val="0F392769"/>
    <w:rsid w:val="0F674825"/>
    <w:rsid w:val="108E446C"/>
    <w:rsid w:val="10C114CA"/>
    <w:rsid w:val="1108289C"/>
    <w:rsid w:val="11254427"/>
    <w:rsid w:val="11587363"/>
    <w:rsid w:val="12437F54"/>
    <w:rsid w:val="128558D4"/>
    <w:rsid w:val="12ED48FC"/>
    <w:rsid w:val="134E5F98"/>
    <w:rsid w:val="137D389B"/>
    <w:rsid w:val="13922238"/>
    <w:rsid w:val="13AF48C4"/>
    <w:rsid w:val="13BD339F"/>
    <w:rsid w:val="14F8504C"/>
    <w:rsid w:val="152A47AD"/>
    <w:rsid w:val="154E7D0E"/>
    <w:rsid w:val="15A60233"/>
    <w:rsid w:val="15BC61B2"/>
    <w:rsid w:val="161E3DCA"/>
    <w:rsid w:val="16483878"/>
    <w:rsid w:val="167E5756"/>
    <w:rsid w:val="16D40706"/>
    <w:rsid w:val="17872775"/>
    <w:rsid w:val="179D7DF4"/>
    <w:rsid w:val="182C5CCB"/>
    <w:rsid w:val="18350E80"/>
    <w:rsid w:val="187F5BD1"/>
    <w:rsid w:val="18B77B2D"/>
    <w:rsid w:val="192926AD"/>
    <w:rsid w:val="192F7F1A"/>
    <w:rsid w:val="198A51C9"/>
    <w:rsid w:val="1A2B090F"/>
    <w:rsid w:val="1A424857"/>
    <w:rsid w:val="1A5B4414"/>
    <w:rsid w:val="1A5E363F"/>
    <w:rsid w:val="1A822996"/>
    <w:rsid w:val="1A9F3FD5"/>
    <w:rsid w:val="1AA81994"/>
    <w:rsid w:val="1B15387D"/>
    <w:rsid w:val="1B24680D"/>
    <w:rsid w:val="1B287139"/>
    <w:rsid w:val="1B5A75CE"/>
    <w:rsid w:val="1B5C31C6"/>
    <w:rsid w:val="1B833176"/>
    <w:rsid w:val="1BBC4957"/>
    <w:rsid w:val="1C4D66FA"/>
    <w:rsid w:val="1C5318CC"/>
    <w:rsid w:val="1C967BCD"/>
    <w:rsid w:val="1CB51BC4"/>
    <w:rsid w:val="1CF00366"/>
    <w:rsid w:val="1CF82E1E"/>
    <w:rsid w:val="1D1579B8"/>
    <w:rsid w:val="1D262F6C"/>
    <w:rsid w:val="1E2E076E"/>
    <w:rsid w:val="1E753D72"/>
    <w:rsid w:val="1E887AEC"/>
    <w:rsid w:val="1E8F716E"/>
    <w:rsid w:val="1ED87758"/>
    <w:rsid w:val="1EF404CD"/>
    <w:rsid w:val="1EF55E07"/>
    <w:rsid w:val="1F33064D"/>
    <w:rsid w:val="1F524357"/>
    <w:rsid w:val="1F8E045B"/>
    <w:rsid w:val="1FC8070C"/>
    <w:rsid w:val="1FC96ADB"/>
    <w:rsid w:val="203768F0"/>
    <w:rsid w:val="20576ECC"/>
    <w:rsid w:val="210C6245"/>
    <w:rsid w:val="21437BD5"/>
    <w:rsid w:val="21904D51"/>
    <w:rsid w:val="21C17103"/>
    <w:rsid w:val="21DC25D5"/>
    <w:rsid w:val="22153F5C"/>
    <w:rsid w:val="22383E91"/>
    <w:rsid w:val="228E549C"/>
    <w:rsid w:val="229B497C"/>
    <w:rsid w:val="22B54191"/>
    <w:rsid w:val="231F636F"/>
    <w:rsid w:val="23801BDC"/>
    <w:rsid w:val="23BC6519"/>
    <w:rsid w:val="23E37E30"/>
    <w:rsid w:val="24D113A8"/>
    <w:rsid w:val="25DF4EE3"/>
    <w:rsid w:val="260A3D28"/>
    <w:rsid w:val="260B149C"/>
    <w:rsid w:val="26981E89"/>
    <w:rsid w:val="26B862D4"/>
    <w:rsid w:val="27012CD9"/>
    <w:rsid w:val="278523C9"/>
    <w:rsid w:val="27976D79"/>
    <w:rsid w:val="27994A20"/>
    <w:rsid w:val="27A441D1"/>
    <w:rsid w:val="281C32EB"/>
    <w:rsid w:val="288F5148"/>
    <w:rsid w:val="29AB0DB1"/>
    <w:rsid w:val="29AF4264"/>
    <w:rsid w:val="29CD0FA8"/>
    <w:rsid w:val="2A480E8E"/>
    <w:rsid w:val="2A5D1E98"/>
    <w:rsid w:val="2A681876"/>
    <w:rsid w:val="2AC64227"/>
    <w:rsid w:val="2ADB74BF"/>
    <w:rsid w:val="2AE96164"/>
    <w:rsid w:val="2AF93986"/>
    <w:rsid w:val="2B515769"/>
    <w:rsid w:val="2B7F7FFC"/>
    <w:rsid w:val="2BB30448"/>
    <w:rsid w:val="2BB3714C"/>
    <w:rsid w:val="2BF07BEE"/>
    <w:rsid w:val="2C032DEB"/>
    <w:rsid w:val="2C803C44"/>
    <w:rsid w:val="2C916D4A"/>
    <w:rsid w:val="2CD258D6"/>
    <w:rsid w:val="2D064B65"/>
    <w:rsid w:val="2D942A10"/>
    <w:rsid w:val="2DA04A8E"/>
    <w:rsid w:val="2DE64E84"/>
    <w:rsid w:val="2E4A01D5"/>
    <w:rsid w:val="2E87300E"/>
    <w:rsid w:val="2E9517C5"/>
    <w:rsid w:val="2F91628E"/>
    <w:rsid w:val="2F9877C5"/>
    <w:rsid w:val="307941B7"/>
    <w:rsid w:val="30AF02AB"/>
    <w:rsid w:val="30EC28F5"/>
    <w:rsid w:val="310163B1"/>
    <w:rsid w:val="31D26882"/>
    <w:rsid w:val="31F46F25"/>
    <w:rsid w:val="326B63D2"/>
    <w:rsid w:val="327D55B4"/>
    <w:rsid w:val="32F01CE6"/>
    <w:rsid w:val="33275DB6"/>
    <w:rsid w:val="337771C6"/>
    <w:rsid w:val="339E208F"/>
    <w:rsid w:val="33BF2B52"/>
    <w:rsid w:val="34274FB3"/>
    <w:rsid w:val="34651919"/>
    <w:rsid w:val="34704B76"/>
    <w:rsid w:val="34865E62"/>
    <w:rsid w:val="35150A2C"/>
    <w:rsid w:val="357F2520"/>
    <w:rsid w:val="358865A8"/>
    <w:rsid w:val="36512975"/>
    <w:rsid w:val="36566EB7"/>
    <w:rsid w:val="368A7240"/>
    <w:rsid w:val="36A55D63"/>
    <w:rsid w:val="36CC70E3"/>
    <w:rsid w:val="36D67400"/>
    <w:rsid w:val="36E539A9"/>
    <w:rsid w:val="37362A84"/>
    <w:rsid w:val="377B2F48"/>
    <w:rsid w:val="377B5031"/>
    <w:rsid w:val="382A4968"/>
    <w:rsid w:val="3852536B"/>
    <w:rsid w:val="38621D47"/>
    <w:rsid w:val="387056AC"/>
    <w:rsid w:val="38856804"/>
    <w:rsid w:val="38905167"/>
    <w:rsid w:val="391138B4"/>
    <w:rsid w:val="392E175C"/>
    <w:rsid w:val="395158AE"/>
    <w:rsid w:val="397A6897"/>
    <w:rsid w:val="39912785"/>
    <w:rsid w:val="3A700457"/>
    <w:rsid w:val="3A7643D8"/>
    <w:rsid w:val="3AAD014E"/>
    <w:rsid w:val="3AF1614B"/>
    <w:rsid w:val="3B470B2E"/>
    <w:rsid w:val="3B5C332E"/>
    <w:rsid w:val="3C313A2C"/>
    <w:rsid w:val="3C35390C"/>
    <w:rsid w:val="3C4C35C1"/>
    <w:rsid w:val="3CCD4443"/>
    <w:rsid w:val="3CF1190B"/>
    <w:rsid w:val="3D051B9E"/>
    <w:rsid w:val="3D0C505D"/>
    <w:rsid w:val="3D2D49DF"/>
    <w:rsid w:val="3D432D36"/>
    <w:rsid w:val="3DA07B59"/>
    <w:rsid w:val="3EAB17DC"/>
    <w:rsid w:val="3EB92D80"/>
    <w:rsid w:val="3ED66CBF"/>
    <w:rsid w:val="3F191A1D"/>
    <w:rsid w:val="3F555B45"/>
    <w:rsid w:val="3F63274A"/>
    <w:rsid w:val="3F847430"/>
    <w:rsid w:val="405609C6"/>
    <w:rsid w:val="40D002B6"/>
    <w:rsid w:val="41301A23"/>
    <w:rsid w:val="41304BE1"/>
    <w:rsid w:val="416C6BE0"/>
    <w:rsid w:val="41B2035D"/>
    <w:rsid w:val="41C84151"/>
    <w:rsid w:val="4237318A"/>
    <w:rsid w:val="425860EA"/>
    <w:rsid w:val="425F47FB"/>
    <w:rsid w:val="428A3F5C"/>
    <w:rsid w:val="42CB727E"/>
    <w:rsid w:val="42D81E07"/>
    <w:rsid w:val="42E430DA"/>
    <w:rsid w:val="433107BF"/>
    <w:rsid w:val="43585D46"/>
    <w:rsid w:val="435A1DD1"/>
    <w:rsid w:val="43BF5DCC"/>
    <w:rsid w:val="43CA1AED"/>
    <w:rsid w:val="43CC6BE7"/>
    <w:rsid w:val="43F42532"/>
    <w:rsid w:val="4458584A"/>
    <w:rsid w:val="44593F1C"/>
    <w:rsid w:val="446F531B"/>
    <w:rsid w:val="447355A1"/>
    <w:rsid w:val="44833A9E"/>
    <w:rsid w:val="456C0017"/>
    <w:rsid w:val="45993910"/>
    <w:rsid w:val="45A559B7"/>
    <w:rsid w:val="46024ACE"/>
    <w:rsid w:val="46026EF8"/>
    <w:rsid w:val="4620129B"/>
    <w:rsid w:val="46206A57"/>
    <w:rsid w:val="462E13CD"/>
    <w:rsid w:val="46DB0F1E"/>
    <w:rsid w:val="46E65BE6"/>
    <w:rsid w:val="470E3AF9"/>
    <w:rsid w:val="471577BA"/>
    <w:rsid w:val="475205CA"/>
    <w:rsid w:val="47521683"/>
    <w:rsid w:val="4769016F"/>
    <w:rsid w:val="476F688E"/>
    <w:rsid w:val="47A109FD"/>
    <w:rsid w:val="487E3183"/>
    <w:rsid w:val="490E69F5"/>
    <w:rsid w:val="49164D04"/>
    <w:rsid w:val="492926C6"/>
    <w:rsid w:val="49897607"/>
    <w:rsid w:val="49DD024B"/>
    <w:rsid w:val="4A62455A"/>
    <w:rsid w:val="4A9309A6"/>
    <w:rsid w:val="4A9F44F9"/>
    <w:rsid w:val="4ABA610D"/>
    <w:rsid w:val="4AC72F30"/>
    <w:rsid w:val="4AE10404"/>
    <w:rsid w:val="4AF52536"/>
    <w:rsid w:val="4B794D44"/>
    <w:rsid w:val="4C196DE5"/>
    <w:rsid w:val="4C1A5318"/>
    <w:rsid w:val="4C27599C"/>
    <w:rsid w:val="4C311020"/>
    <w:rsid w:val="4C581212"/>
    <w:rsid w:val="4C6B7C05"/>
    <w:rsid w:val="4C9A227A"/>
    <w:rsid w:val="4CD80655"/>
    <w:rsid w:val="4CF81289"/>
    <w:rsid w:val="4D225F39"/>
    <w:rsid w:val="4D310019"/>
    <w:rsid w:val="4D955850"/>
    <w:rsid w:val="4DA31DD5"/>
    <w:rsid w:val="4DF12CA5"/>
    <w:rsid w:val="4DF84E99"/>
    <w:rsid w:val="4E2760A9"/>
    <w:rsid w:val="4E657CA8"/>
    <w:rsid w:val="4E8C7E14"/>
    <w:rsid w:val="4EF06DA5"/>
    <w:rsid w:val="50B76C96"/>
    <w:rsid w:val="515F6139"/>
    <w:rsid w:val="51E564B7"/>
    <w:rsid w:val="52064FB1"/>
    <w:rsid w:val="529A250C"/>
    <w:rsid w:val="52FF22AF"/>
    <w:rsid w:val="535F2105"/>
    <w:rsid w:val="537928A8"/>
    <w:rsid w:val="53AF4E91"/>
    <w:rsid w:val="54444ACE"/>
    <w:rsid w:val="544A0BBD"/>
    <w:rsid w:val="545A5949"/>
    <w:rsid w:val="54C07683"/>
    <w:rsid w:val="55550D28"/>
    <w:rsid w:val="56347A8A"/>
    <w:rsid w:val="56BB57AF"/>
    <w:rsid w:val="56C92351"/>
    <w:rsid w:val="56D44B30"/>
    <w:rsid w:val="571A7B15"/>
    <w:rsid w:val="574F040C"/>
    <w:rsid w:val="57B15107"/>
    <w:rsid w:val="57E15B03"/>
    <w:rsid w:val="57E7261A"/>
    <w:rsid w:val="580B2A11"/>
    <w:rsid w:val="58565BAF"/>
    <w:rsid w:val="58674EE9"/>
    <w:rsid w:val="589554BE"/>
    <w:rsid w:val="589F4D02"/>
    <w:rsid w:val="58BC5A63"/>
    <w:rsid w:val="58D06AFB"/>
    <w:rsid w:val="593401D7"/>
    <w:rsid w:val="594729C0"/>
    <w:rsid w:val="59BC0D1C"/>
    <w:rsid w:val="5A0F3CA8"/>
    <w:rsid w:val="5A3C5021"/>
    <w:rsid w:val="5A3E7DE9"/>
    <w:rsid w:val="5ADF3BB0"/>
    <w:rsid w:val="5AE6028E"/>
    <w:rsid w:val="5B441C8A"/>
    <w:rsid w:val="5BD84744"/>
    <w:rsid w:val="5C0C2DEE"/>
    <w:rsid w:val="5C4D229F"/>
    <w:rsid w:val="5CBD6248"/>
    <w:rsid w:val="5D237E43"/>
    <w:rsid w:val="5D297F63"/>
    <w:rsid w:val="5E090173"/>
    <w:rsid w:val="5E1C7673"/>
    <w:rsid w:val="5E244D50"/>
    <w:rsid w:val="5E42446D"/>
    <w:rsid w:val="5E6C46AB"/>
    <w:rsid w:val="5E6F0067"/>
    <w:rsid w:val="5E9C63B1"/>
    <w:rsid w:val="5E9F1B80"/>
    <w:rsid w:val="5F152670"/>
    <w:rsid w:val="5F7D19AE"/>
    <w:rsid w:val="60547DBB"/>
    <w:rsid w:val="607303B9"/>
    <w:rsid w:val="60A92DC7"/>
    <w:rsid w:val="60DB02F6"/>
    <w:rsid w:val="61312A7E"/>
    <w:rsid w:val="617F791F"/>
    <w:rsid w:val="618A7272"/>
    <w:rsid w:val="61A14265"/>
    <w:rsid w:val="61BE17BE"/>
    <w:rsid w:val="61DD49E4"/>
    <w:rsid w:val="62373489"/>
    <w:rsid w:val="623C294C"/>
    <w:rsid w:val="628E3BF9"/>
    <w:rsid w:val="62A32B4D"/>
    <w:rsid w:val="62B43B79"/>
    <w:rsid w:val="62C36BDB"/>
    <w:rsid w:val="62DE12E5"/>
    <w:rsid w:val="63055610"/>
    <w:rsid w:val="630839DF"/>
    <w:rsid w:val="634A428B"/>
    <w:rsid w:val="63693A67"/>
    <w:rsid w:val="638324E0"/>
    <w:rsid w:val="63EB6058"/>
    <w:rsid w:val="64424CD1"/>
    <w:rsid w:val="6491085C"/>
    <w:rsid w:val="64A10825"/>
    <w:rsid w:val="64A90B1E"/>
    <w:rsid w:val="64BA7914"/>
    <w:rsid w:val="64D35E3A"/>
    <w:rsid w:val="65A34C79"/>
    <w:rsid w:val="65B05D61"/>
    <w:rsid w:val="662F050D"/>
    <w:rsid w:val="66654953"/>
    <w:rsid w:val="66D75675"/>
    <w:rsid w:val="672A3408"/>
    <w:rsid w:val="6739192C"/>
    <w:rsid w:val="67631E77"/>
    <w:rsid w:val="678C7652"/>
    <w:rsid w:val="68496F9C"/>
    <w:rsid w:val="68506F53"/>
    <w:rsid w:val="685A4095"/>
    <w:rsid w:val="68E82066"/>
    <w:rsid w:val="69280301"/>
    <w:rsid w:val="692F69EB"/>
    <w:rsid w:val="69CF018C"/>
    <w:rsid w:val="6A0570B1"/>
    <w:rsid w:val="6A3424BA"/>
    <w:rsid w:val="6A7D413C"/>
    <w:rsid w:val="6A9062E8"/>
    <w:rsid w:val="6AB9051C"/>
    <w:rsid w:val="6B33362E"/>
    <w:rsid w:val="6B5F64E9"/>
    <w:rsid w:val="6BB331DB"/>
    <w:rsid w:val="6BE1787D"/>
    <w:rsid w:val="6BE6472E"/>
    <w:rsid w:val="6C13774D"/>
    <w:rsid w:val="6C1E15AC"/>
    <w:rsid w:val="6CA1208F"/>
    <w:rsid w:val="6CD6511F"/>
    <w:rsid w:val="6CDE2A04"/>
    <w:rsid w:val="6CFC22F5"/>
    <w:rsid w:val="6D0F0AB1"/>
    <w:rsid w:val="6D2F26BB"/>
    <w:rsid w:val="6DCC4C49"/>
    <w:rsid w:val="6DCE46BF"/>
    <w:rsid w:val="6E1619F6"/>
    <w:rsid w:val="6E1A3BC8"/>
    <w:rsid w:val="6E28198C"/>
    <w:rsid w:val="6EB32FD3"/>
    <w:rsid w:val="6EF006F9"/>
    <w:rsid w:val="6F642396"/>
    <w:rsid w:val="6F720D25"/>
    <w:rsid w:val="6F836F27"/>
    <w:rsid w:val="6F993152"/>
    <w:rsid w:val="6F9D2E24"/>
    <w:rsid w:val="6FA45E01"/>
    <w:rsid w:val="6FB7414E"/>
    <w:rsid w:val="6FD85B23"/>
    <w:rsid w:val="704241A6"/>
    <w:rsid w:val="705E77F2"/>
    <w:rsid w:val="70CB686A"/>
    <w:rsid w:val="70E03F84"/>
    <w:rsid w:val="70F00D16"/>
    <w:rsid w:val="71327294"/>
    <w:rsid w:val="718C48C8"/>
    <w:rsid w:val="71BF5026"/>
    <w:rsid w:val="71C84AB8"/>
    <w:rsid w:val="71D06DCC"/>
    <w:rsid w:val="71DE1D8F"/>
    <w:rsid w:val="72DB4FC3"/>
    <w:rsid w:val="72DF0474"/>
    <w:rsid w:val="730748C5"/>
    <w:rsid w:val="73166EDB"/>
    <w:rsid w:val="732E21A6"/>
    <w:rsid w:val="7388253D"/>
    <w:rsid w:val="73927777"/>
    <w:rsid w:val="73DB2A62"/>
    <w:rsid w:val="73F50603"/>
    <w:rsid w:val="74322369"/>
    <w:rsid w:val="74664877"/>
    <w:rsid w:val="74C74307"/>
    <w:rsid w:val="74D05117"/>
    <w:rsid w:val="74EE57A6"/>
    <w:rsid w:val="75791B04"/>
    <w:rsid w:val="75C359E3"/>
    <w:rsid w:val="76E02D0E"/>
    <w:rsid w:val="771455AF"/>
    <w:rsid w:val="775753E7"/>
    <w:rsid w:val="77683E84"/>
    <w:rsid w:val="77CA0659"/>
    <w:rsid w:val="77DC0137"/>
    <w:rsid w:val="785B0807"/>
    <w:rsid w:val="78927303"/>
    <w:rsid w:val="78BA50AB"/>
    <w:rsid w:val="78BE721B"/>
    <w:rsid w:val="78C53170"/>
    <w:rsid w:val="78C679B4"/>
    <w:rsid w:val="78C85FBE"/>
    <w:rsid w:val="78D63494"/>
    <w:rsid w:val="792341BA"/>
    <w:rsid w:val="7A103958"/>
    <w:rsid w:val="7A225D57"/>
    <w:rsid w:val="7A6536DD"/>
    <w:rsid w:val="7A8D1DD9"/>
    <w:rsid w:val="7B3028FE"/>
    <w:rsid w:val="7BCD7F87"/>
    <w:rsid w:val="7C1B4217"/>
    <w:rsid w:val="7C2C4E66"/>
    <w:rsid w:val="7CB45327"/>
    <w:rsid w:val="7CFE44AC"/>
    <w:rsid w:val="7D3922DA"/>
    <w:rsid w:val="7D3E39CA"/>
    <w:rsid w:val="7D483B82"/>
    <w:rsid w:val="7DCC12FC"/>
    <w:rsid w:val="7DF36E3F"/>
    <w:rsid w:val="7E9514E3"/>
    <w:rsid w:val="7ED06273"/>
    <w:rsid w:val="7EF505D6"/>
    <w:rsid w:val="7F083F61"/>
    <w:rsid w:val="7F2F0BC9"/>
    <w:rsid w:val="7F307661"/>
    <w:rsid w:val="7F536C5F"/>
    <w:rsid w:val="7F8C2254"/>
    <w:rsid w:val="7FD11273"/>
    <w:rsid w:val="7FE455CC"/>
    <w:rsid w:val="7FF22C9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方正仿宋简体" w:cs="Times New Roman"/>
      <w:kern w:val="2"/>
      <w:sz w:val="32"/>
      <w:lang w:val="en-US" w:eastAsia="zh-CN" w:bidi="ar-SA"/>
    </w:rPr>
  </w:style>
  <w:style w:type="paragraph" w:styleId="2">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0"/>
    <w:rPr>
      <w:rFonts w:eastAsia="宋体"/>
      <w:szCs w:val="24"/>
    </w:rPr>
  </w:style>
  <w:style w:type="paragraph" w:styleId="4">
    <w:name w:val="Body Text Indent"/>
    <w:basedOn w:val="1"/>
    <w:qFormat/>
    <w:uiPriority w:val="0"/>
    <w:pPr>
      <w:ind w:firstLine="624" w:firstLineChars="200"/>
    </w:pPr>
    <w:rPr>
      <w:rFonts w:ascii="方正仿宋简体"/>
      <w:spacing w:val="30"/>
      <w:w w:val="80"/>
    </w:rPr>
  </w:style>
  <w:style w:type="paragraph" w:styleId="5">
    <w:name w:val="Plain Text"/>
    <w:basedOn w:val="1"/>
    <w:qFormat/>
    <w:uiPriority w:val="0"/>
    <w:rPr>
      <w:rFonts w:ascii="宋体" w:hAnsi="Courier New" w:eastAsia="宋体"/>
      <w:sz w:val="21"/>
    </w:rPr>
  </w:style>
  <w:style w:type="paragraph" w:styleId="6">
    <w:name w:val="Date"/>
    <w:basedOn w:val="1"/>
    <w:next w:val="1"/>
    <w:qFormat/>
    <w:uiPriority w:val="0"/>
    <w:pPr>
      <w:ind w:left="100" w:leftChars="2500"/>
    </w:pPr>
  </w:style>
  <w:style w:type="paragraph" w:styleId="7">
    <w:name w:val="Body Text Indent 2"/>
    <w:basedOn w:val="1"/>
    <w:qFormat/>
    <w:uiPriority w:val="0"/>
    <w:pPr>
      <w:ind w:firstLine="632" w:firstLineChars="200"/>
    </w:pPr>
  </w:style>
  <w:style w:type="paragraph" w:styleId="8">
    <w:name w:val="footer"/>
    <w:basedOn w:val="1"/>
    <w:qFormat/>
    <w:uiPriority w:val="0"/>
    <w:pPr>
      <w:tabs>
        <w:tab w:val="center" w:pos="4153"/>
        <w:tab w:val="right" w:pos="8306"/>
      </w:tabs>
      <w:snapToGrid w:val="0"/>
      <w:jc w:val="left"/>
    </w:pPr>
    <w:rPr>
      <w:sz w:val="18"/>
      <w:szCs w:val="18"/>
    </w:rPr>
  </w:style>
  <w:style w:type="paragraph" w:styleId="9">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13">
    <w:name w:val="page number"/>
    <w:basedOn w:val="12"/>
    <w:qFormat/>
    <w:uiPriority w:val="0"/>
  </w:style>
  <w:style w:type="character" w:styleId="14">
    <w:name w:val="Hyperlink"/>
    <w:basedOn w:val="12"/>
    <w:qFormat/>
    <w:uiPriority w:val="0"/>
    <w:rPr>
      <w:color w:val="0000FF"/>
      <w:u w:val="single"/>
    </w:rPr>
  </w:style>
  <w:style w:type="paragraph" w:styleId="15">
    <w:name w:val="No Spacing"/>
    <w:qFormat/>
    <w:uiPriority w:val="1"/>
    <w:pPr>
      <w:widowControl w:val="0"/>
      <w:jc w:val="both"/>
    </w:pPr>
    <w:rPr>
      <w:rFonts w:ascii="Times New Roman" w:hAnsi="Times New Roman" w:eastAsia="方正仿宋简体" w:cs="Times New Roman"/>
      <w:kern w:val="2"/>
      <w:sz w:val="32"/>
      <w:lang w:val="en-US" w:eastAsia="zh-CN" w:bidi="ar-SA"/>
    </w:rPr>
  </w:style>
  <w:style w:type="paragraph" w:styleId="1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991;&#20214;\&#20844;&#25991;&#27169;&#26495;\&#20844;&#25991;&#27169;&#26495;\&#20004;&#23478;&#32852;&#21512;&#21457;&#25991;.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8" textRotate="1"/>
    <customShpInfo spid="_x0000_s4097" textRotate="1"/>
    <customShpInfo spid="_x0000_s409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两家联合发文</Template>
  <Company>xian</Company>
  <Pages>7</Pages>
  <Words>525</Words>
  <Characters>2998</Characters>
  <Lines>24</Lines>
  <Paragraphs>7</Paragraphs>
  <TotalTime>51</TotalTime>
  <ScaleCrop>false</ScaleCrop>
  <LinksUpToDate>false</LinksUpToDate>
  <CharactersWithSpaces>3516</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2020-10-12T01:37:00Z</dcterms:created>
  <dc:creator>USER</dc:creator>
  <cp:lastModifiedBy>谢静</cp:lastModifiedBy>
  <cp:lastPrinted>2021-10-21T08:44:00Z</cp:lastPrinted>
  <dcterms:modified xsi:type="dcterms:W3CDTF">2022-10-19T06:26:19Z</dcterms:modified>
  <dc:title>中华人民共和国中华人民共和国中华人民共和国中华人民共和国中华人民共和国中华人民共和国中华人民共和国中华人民共和国中华人民共和国中华人民共和国中华人民共和国中华人民共和国中华人民共和国中华人民共和国中华人民共和国中华人民共和国中华人民共和国中华人民共和国</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2657FBF9B0EE400B91905764B3797E8C</vt:lpwstr>
  </property>
</Properties>
</file>