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2DC7" w:rsidRDefault="00B55AE7">
      <w:pPr>
        <w:pStyle w:val="a5"/>
        <w:snapToGrid w:val="0"/>
        <w:spacing w:line="500" w:lineRule="exact"/>
        <w:ind w:rightChars="77" w:right="243"/>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hint="eastAsia"/>
          <w:sz w:val="32"/>
          <w:szCs w:val="32"/>
        </w:rPr>
        <w:t>4</w:t>
      </w:r>
    </w:p>
    <w:p w:rsidR="00442DC7" w:rsidRDefault="00B55AE7">
      <w:pPr>
        <w:pStyle w:val="2"/>
        <w:jc w:val="center"/>
        <w:rPr>
          <w:rFonts w:ascii="方正小标宋简体" w:eastAsia="方正小标宋简体" w:hAnsi="方正小标宋简体" w:cs="方正小标宋简体"/>
          <w:b w:val="0"/>
          <w:bCs/>
          <w:sz w:val="36"/>
          <w:szCs w:val="36"/>
        </w:rPr>
      </w:pPr>
      <w:r>
        <w:rPr>
          <w:rFonts w:ascii="方正小标宋简体" w:eastAsia="方正小标宋简体" w:hAnsi="方正小标宋简体" w:cs="方正小标宋简体" w:hint="eastAsia"/>
          <w:b w:val="0"/>
          <w:bCs/>
          <w:sz w:val="36"/>
          <w:szCs w:val="36"/>
        </w:rPr>
        <w:t>文博系列职称网上评审系统填报说明</w:t>
      </w:r>
    </w:p>
    <w:p w:rsidR="00442DC7" w:rsidRDefault="00B55AE7">
      <w:pPr>
        <w:spacing w:line="520" w:lineRule="exact"/>
        <w:ind w:firstLine="631"/>
        <w:rPr>
          <w:rFonts w:ascii="仿宋_GB2312" w:eastAsia="仿宋_GB2312" w:hAnsi="微软雅黑" w:cs="宋体"/>
          <w:kern w:val="0"/>
          <w:szCs w:val="32"/>
        </w:rPr>
      </w:pPr>
      <w:r>
        <w:rPr>
          <w:rFonts w:ascii="仿宋_GB2312" w:eastAsia="仿宋_GB2312" w:hAnsi="微软雅黑" w:cs="宋体" w:hint="eastAsia"/>
          <w:kern w:val="0"/>
          <w:szCs w:val="32"/>
        </w:rPr>
        <w:t>为方便开展工作，提高服务质量和效率，节约资源与评审成</w:t>
      </w:r>
      <w:r>
        <w:rPr>
          <w:rFonts w:ascii="仿宋_GB2312" w:eastAsia="仿宋_GB2312" w:hAnsi="微软雅黑" w:cs="宋体" w:hint="eastAsia"/>
          <w:kern w:val="0"/>
          <w:szCs w:val="32"/>
        </w:rPr>
        <w:t xml:space="preserve"> </w:t>
      </w:r>
      <w:r>
        <w:rPr>
          <w:rFonts w:ascii="仿宋_GB2312" w:eastAsia="仿宋_GB2312" w:hAnsi="微软雅黑" w:cs="宋体" w:hint="eastAsia"/>
          <w:kern w:val="0"/>
          <w:szCs w:val="32"/>
        </w:rPr>
        <w:t>本，凡申请参加文博系列职称评审的人员，需登录网上职称申报</w:t>
      </w:r>
      <w:r>
        <w:rPr>
          <w:rFonts w:ascii="仿宋_GB2312" w:eastAsia="仿宋_GB2312" w:hAnsi="微软雅黑" w:cs="宋体" w:hint="eastAsia"/>
          <w:kern w:val="0"/>
          <w:szCs w:val="32"/>
        </w:rPr>
        <w:t xml:space="preserve"> </w:t>
      </w:r>
      <w:r>
        <w:rPr>
          <w:rFonts w:ascii="仿宋_GB2312" w:eastAsia="仿宋_GB2312" w:hAnsi="微软雅黑" w:cs="宋体" w:hint="eastAsia"/>
          <w:kern w:val="0"/>
          <w:szCs w:val="32"/>
        </w:rPr>
        <w:t>系统，其参评材料须按本要求实施电子化。陕西省职称网上申报系统互联网登录网址为：（</w:t>
      </w:r>
      <w:r w:rsidR="00A62037" w:rsidRPr="00151EE4">
        <w:rPr>
          <w:rFonts w:ascii="仿宋_GB2312" w:eastAsia="仿宋_GB2312" w:hAnsi="仿宋_GB2312" w:cs="仿宋_GB2312"/>
          <w:szCs w:val="32"/>
        </w:rPr>
        <w:t>https://rszwfw.qinyunjiuye.cn:7221/zcsb</w:t>
      </w:r>
      <w:hyperlink r:id="rId8" w:history="1">
        <w:r w:rsidR="00A62037">
          <w:rPr>
            <w:rFonts w:ascii="仿宋_GB2312" w:eastAsia="仿宋_GB2312" w:hAnsi="仿宋_GB2312" w:cs="仿宋_GB2312" w:hint="eastAsia"/>
            <w:szCs w:val="32"/>
          </w:rPr>
          <w:t>/</w:t>
        </w:r>
        <w:r w:rsidR="00A62037" w:rsidRPr="00710A05">
          <w:rPr>
            <w:rFonts w:ascii="仿宋_GB2312" w:eastAsia="仿宋_GB2312" w:hAnsi="仿宋_GB2312" w:cs="仿宋_GB2312" w:hint="eastAsia"/>
            <w:szCs w:val="32"/>
          </w:rPr>
          <w:t>)</w:t>
        </w:r>
      </w:hyperlink>
      <w:r>
        <w:rPr>
          <w:rFonts w:ascii="仿宋_GB2312" w:eastAsia="仿宋_GB2312" w:hAnsi="微软雅黑" w:cs="宋体" w:hint="eastAsia"/>
          <w:kern w:val="0"/>
          <w:szCs w:val="32"/>
        </w:rPr>
        <w:t>。</w:t>
      </w:r>
      <w:r>
        <w:rPr>
          <w:rFonts w:ascii="仿宋_GB2312" w:eastAsia="仿宋_GB2312" w:hAnsi="微软雅黑" w:cs="宋体" w:hint="eastAsia"/>
          <w:kern w:val="0"/>
          <w:szCs w:val="32"/>
        </w:rPr>
        <w:t xml:space="preserve"> </w:t>
      </w:r>
    </w:p>
    <w:p w:rsidR="00442DC7" w:rsidRDefault="00B55AE7">
      <w:pPr>
        <w:spacing w:line="520" w:lineRule="exact"/>
        <w:ind w:firstLine="631"/>
        <w:rPr>
          <w:rFonts w:ascii="黑体" w:eastAsia="黑体" w:hAnsi="黑体" w:cs="黑体"/>
          <w:kern w:val="0"/>
          <w:szCs w:val="32"/>
        </w:rPr>
      </w:pPr>
      <w:r>
        <w:rPr>
          <w:rFonts w:ascii="黑体" w:eastAsia="黑体" w:hAnsi="黑体" w:cs="黑体" w:hint="eastAsia"/>
          <w:kern w:val="0"/>
          <w:szCs w:val="32"/>
        </w:rPr>
        <w:t>一、支撑材料电子化基本方法</w:t>
      </w:r>
      <w:r>
        <w:rPr>
          <w:rFonts w:ascii="黑体" w:eastAsia="黑体" w:hAnsi="黑体" w:cs="黑体" w:hint="eastAsia"/>
          <w:kern w:val="0"/>
          <w:szCs w:val="32"/>
        </w:rPr>
        <w:t xml:space="preserve"> </w:t>
      </w:r>
    </w:p>
    <w:p w:rsidR="00442DC7" w:rsidRDefault="00B55AE7">
      <w:pPr>
        <w:spacing w:line="520" w:lineRule="exact"/>
        <w:ind w:firstLine="631"/>
        <w:rPr>
          <w:rFonts w:ascii="仿宋_GB2312" w:eastAsia="仿宋_GB2312" w:hAnsi="微软雅黑" w:cs="宋体"/>
          <w:kern w:val="0"/>
          <w:szCs w:val="32"/>
        </w:rPr>
      </w:pPr>
      <w:r>
        <w:rPr>
          <w:rFonts w:ascii="仿宋_GB2312" w:eastAsia="仿宋_GB2312" w:hAnsi="微软雅黑" w:cs="宋体" w:hint="eastAsia"/>
          <w:kern w:val="0"/>
          <w:szCs w:val="32"/>
        </w:rPr>
        <w:t>首先将纸质参评材料以数码扫描或拍照方式清晰转换为</w:t>
      </w:r>
      <w:r>
        <w:rPr>
          <w:rFonts w:ascii="仿宋_GB2312" w:eastAsia="仿宋_GB2312" w:hAnsi="微软雅黑" w:cs="宋体" w:hint="eastAsia"/>
          <w:kern w:val="0"/>
          <w:szCs w:val="32"/>
        </w:rPr>
        <w:t xml:space="preserve">JPG </w:t>
      </w:r>
      <w:r>
        <w:rPr>
          <w:rFonts w:ascii="仿宋_GB2312" w:eastAsia="仿宋_GB2312" w:hAnsi="微软雅黑" w:cs="宋体" w:hint="eastAsia"/>
          <w:kern w:val="0"/>
          <w:szCs w:val="32"/>
        </w:rPr>
        <w:t>格式图片，除参评人</w:t>
      </w:r>
      <w:bookmarkStart w:id="0" w:name="_GoBack"/>
      <w:bookmarkEnd w:id="0"/>
      <w:r>
        <w:rPr>
          <w:rFonts w:ascii="仿宋_GB2312" w:eastAsia="仿宋_GB2312" w:hAnsi="微软雅黑" w:cs="宋体" w:hint="eastAsia"/>
          <w:kern w:val="0"/>
          <w:szCs w:val="32"/>
        </w:rPr>
        <w:t>员个人照片大小不能超</w:t>
      </w:r>
      <w:r>
        <w:rPr>
          <w:rFonts w:ascii="仿宋_GB2312" w:eastAsia="仿宋_GB2312" w:hAnsi="微软雅黑" w:cs="宋体" w:hint="eastAsia"/>
          <w:kern w:val="0"/>
          <w:szCs w:val="32"/>
        </w:rPr>
        <w:t>过</w:t>
      </w:r>
      <w:r>
        <w:rPr>
          <w:rFonts w:ascii="仿宋_GB2312" w:eastAsia="仿宋_GB2312" w:hAnsi="微软雅黑" w:cs="宋体" w:hint="eastAsia"/>
          <w:kern w:val="0"/>
          <w:szCs w:val="32"/>
        </w:rPr>
        <w:t>1</w:t>
      </w:r>
      <w:r>
        <w:rPr>
          <w:rFonts w:ascii="仿宋_GB2312" w:eastAsia="仿宋_GB2312" w:hAnsi="微软雅黑" w:cs="宋体" w:hint="eastAsia"/>
          <w:kern w:val="0"/>
          <w:szCs w:val="32"/>
        </w:rPr>
        <w:t>00K</w:t>
      </w:r>
      <w:r>
        <w:rPr>
          <w:rFonts w:ascii="仿宋_GB2312" w:eastAsia="仿宋_GB2312" w:hAnsi="微软雅黑" w:cs="宋体" w:hint="eastAsia"/>
          <w:kern w:val="0"/>
          <w:szCs w:val="32"/>
        </w:rPr>
        <w:t>以外，</w:t>
      </w:r>
      <w:r>
        <w:rPr>
          <w:rFonts w:ascii="仿宋_GB2312" w:eastAsia="仿宋_GB2312" w:hAnsi="微软雅黑" w:cs="宋体" w:hint="eastAsia"/>
          <w:kern w:val="0"/>
          <w:szCs w:val="32"/>
        </w:rPr>
        <w:t>其他参评材料每张图片的大小不能超过</w:t>
      </w:r>
      <w:r>
        <w:rPr>
          <w:rFonts w:ascii="仿宋_GB2312" w:eastAsia="仿宋_GB2312" w:hAnsi="微软雅黑" w:cs="宋体" w:hint="eastAsia"/>
          <w:kern w:val="0"/>
          <w:szCs w:val="32"/>
        </w:rPr>
        <w:t>600K</w:t>
      </w:r>
      <w:r>
        <w:rPr>
          <w:rFonts w:ascii="仿宋_GB2312" w:eastAsia="仿宋_GB2312" w:hAnsi="微软雅黑" w:cs="宋体" w:hint="eastAsia"/>
          <w:kern w:val="0"/>
          <w:szCs w:val="32"/>
        </w:rPr>
        <w:t>。若在上传过程中，发现图片超过限制大小，可使用系统中的图片处理工具按照系统中的操作说明将图片大小处理在</w:t>
      </w:r>
      <w:r>
        <w:rPr>
          <w:rFonts w:ascii="仿宋_GB2312" w:eastAsia="仿宋_GB2312" w:hAnsi="微软雅黑" w:cs="宋体" w:hint="eastAsia"/>
          <w:kern w:val="0"/>
          <w:szCs w:val="32"/>
        </w:rPr>
        <w:t>600K</w:t>
      </w:r>
      <w:r>
        <w:rPr>
          <w:rFonts w:ascii="仿宋_GB2312" w:eastAsia="仿宋_GB2312" w:hAnsi="微软雅黑" w:cs="宋体" w:hint="eastAsia"/>
          <w:kern w:val="0"/>
          <w:szCs w:val="32"/>
        </w:rPr>
        <w:t>以内再上传。申报人将材料上传至系统后，须对所有图片进行检查测试，确保打开顺畅且清晰无误。</w:t>
      </w:r>
      <w:r>
        <w:rPr>
          <w:rFonts w:ascii="仿宋_GB2312" w:eastAsia="仿宋_GB2312" w:hAnsi="微软雅黑" w:cs="宋体" w:hint="eastAsia"/>
          <w:kern w:val="0"/>
          <w:szCs w:val="32"/>
        </w:rPr>
        <w:t xml:space="preserve"> </w:t>
      </w:r>
    </w:p>
    <w:p w:rsidR="00442DC7" w:rsidRDefault="00B55AE7">
      <w:pPr>
        <w:numPr>
          <w:ilvl w:val="0"/>
          <w:numId w:val="1"/>
        </w:numPr>
        <w:spacing w:line="520" w:lineRule="exact"/>
        <w:ind w:firstLine="631"/>
        <w:rPr>
          <w:rFonts w:ascii="黑体" w:eastAsia="黑体" w:hAnsi="黑体" w:cs="黑体"/>
          <w:kern w:val="0"/>
          <w:szCs w:val="32"/>
        </w:rPr>
      </w:pPr>
      <w:r>
        <w:rPr>
          <w:rFonts w:ascii="黑体" w:eastAsia="黑体" w:hAnsi="黑体" w:cs="黑体" w:hint="eastAsia"/>
          <w:kern w:val="0"/>
          <w:szCs w:val="32"/>
        </w:rPr>
        <w:t>职称系统支撑材料模块类别及文件上传规则</w:t>
      </w:r>
    </w:p>
    <w:p w:rsidR="00442DC7" w:rsidRDefault="00B55AE7">
      <w:pPr>
        <w:numPr>
          <w:ilvl w:val="0"/>
          <w:numId w:val="2"/>
        </w:numPr>
        <w:spacing w:line="520" w:lineRule="exact"/>
        <w:ind w:firstLineChars="200" w:firstLine="632"/>
        <w:rPr>
          <w:rFonts w:ascii="仿宋_GB2312" w:eastAsia="仿宋_GB2312" w:hAnsi="微软雅黑" w:cs="宋体"/>
          <w:kern w:val="0"/>
          <w:szCs w:val="32"/>
        </w:rPr>
      </w:pPr>
      <w:r>
        <w:rPr>
          <w:rFonts w:ascii="楷体_GB2312" w:eastAsia="楷体_GB2312" w:hAnsi="楷体_GB2312" w:cs="楷体_GB2312" w:hint="eastAsia"/>
          <w:kern w:val="0"/>
          <w:szCs w:val="32"/>
        </w:rPr>
        <w:t>照片。</w:t>
      </w:r>
      <w:r>
        <w:rPr>
          <w:rFonts w:ascii="仿宋_GB2312" w:eastAsia="仿宋_GB2312" w:hAnsi="微软雅黑" w:cs="宋体" w:hint="eastAsia"/>
          <w:kern w:val="0"/>
          <w:szCs w:val="32"/>
        </w:rPr>
        <w:t>建议</w:t>
      </w:r>
      <w:r>
        <w:rPr>
          <w:rFonts w:ascii="仿宋_GB2312" w:eastAsia="仿宋_GB2312" w:hAnsi="微软雅黑" w:cs="宋体" w:hint="eastAsia"/>
          <w:kern w:val="0"/>
          <w:szCs w:val="32"/>
        </w:rPr>
        <w:t>626</w:t>
      </w:r>
      <w:r>
        <w:rPr>
          <w:rFonts w:ascii="仿宋_GB2312" w:eastAsia="仿宋_GB2312" w:hAnsi="微软雅黑" w:cs="宋体" w:hint="eastAsia"/>
          <w:kern w:val="0"/>
          <w:szCs w:val="32"/>
        </w:rPr>
        <w:t>像素</w:t>
      </w:r>
      <w:r>
        <w:rPr>
          <w:rFonts w:ascii="仿宋_GB2312" w:eastAsia="仿宋_GB2312" w:hAnsi="微软雅黑" w:cs="宋体" w:hint="eastAsia"/>
          <w:kern w:val="0"/>
          <w:szCs w:val="32"/>
        </w:rPr>
        <w:t>(</w:t>
      </w:r>
      <w:r>
        <w:rPr>
          <w:rFonts w:ascii="仿宋_GB2312" w:eastAsia="仿宋_GB2312" w:hAnsi="微软雅黑" w:cs="宋体" w:hint="eastAsia"/>
          <w:kern w:val="0"/>
          <w:szCs w:val="32"/>
        </w:rPr>
        <w:t>高</w:t>
      </w:r>
      <w:r>
        <w:rPr>
          <w:rFonts w:ascii="仿宋_GB2312" w:eastAsia="仿宋_GB2312" w:hAnsi="微软雅黑" w:cs="宋体" w:hint="eastAsia"/>
          <w:kern w:val="0"/>
          <w:szCs w:val="32"/>
        </w:rPr>
        <w:t>)</w:t>
      </w:r>
      <w:r>
        <w:rPr>
          <w:rFonts w:ascii="仿宋_GB2312" w:eastAsia="仿宋_GB2312" w:hAnsi="微软雅黑" w:cs="宋体" w:hint="eastAsia"/>
          <w:kern w:val="0"/>
          <w:szCs w:val="32"/>
        </w:rPr>
        <w:t>*</w:t>
      </w:r>
      <w:r>
        <w:rPr>
          <w:rFonts w:ascii="仿宋_GB2312" w:eastAsia="仿宋_GB2312" w:hAnsi="微软雅黑" w:cs="宋体" w:hint="eastAsia"/>
          <w:kern w:val="0"/>
          <w:szCs w:val="32"/>
        </w:rPr>
        <w:t xml:space="preserve">413 </w:t>
      </w:r>
      <w:r>
        <w:rPr>
          <w:rFonts w:ascii="仿宋_GB2312" w:eastAsia="仿宋_GB2312" w:hAnsi="微软雅黑" w:cs="宋体" w:hint="eastAsia"/>
          <w:kern w:val="0"/>
          <w:szCs w:val="32"/>
        </w:rPr>
        <w:t>像素</w:t>
      </w:r>
      <w:r>
        <w:rPr>
          <w:rFonts w:ascii="仿宋_GB2312" w:eastAsia="仿宋_GB2312" w:hAnsi="微软雅黑" w:cs="宋体" w:hint="eastAsia"/>
          <w:kern w:val="0"/>
          <w:szCs w:val="32"/>
        </w:rPr>
        <w:t>(</w:t>
      </w:r>
      <w:r>
        <w:rPr>
          <w:rFonts w:ascii="仿宋_GB2312" w:eastAsia="仿宋_GB2312" w:hAnsi="微软雅黑" w:cs="宋体" w:hint="eastAsia"/>
          <w:kern w:val="0"/>
          <w:szCs w:val="32"/>
        </w:rPr>
        <w:t>宽</w:t>
      </w:r>
      <w:r>
        <w:rPr>
          <w:rFonts w:ascii="仿宋_GB2312" w:eastAsia="仿宋_GB2312" w:hAnsi="微软雅黑" w:cs="宋体" w:hint="eastAsia"/>
          <w:kern w:val="0"/>
          <w:szCs w:val="32"/>
        </w:rPr>
        <w:t>)</w:t>
      </w:r>
      <w:r>
        <w:rPr>
          <w:rFonts w:ascii="仿宋_GB2312" w:eastAsia="仿宋_GB2312" w:hAnsi="微软雅黑" w:cs="宋体" w:hint="eastAsia"/>
          <w:kern w:val="0"/>
          <w:szCs w:val="32"/>
        </w:rPr>
        <w:t>。文件大小不超过</w:t>
      </w:r>
      <w:r>
        <w:rPr>
          <w:rFonts w:ascii="仿宋_GB2312" w:eastAsia="仿宋_GB2312" w:hAnsi="微软雅黑" w:cs="宋体" w:hint="eastAsia"/>
          <w:kern w:val="0"/>
          <w:szCs w:val="32"/>
        </w:rPr>
        <w:t>1</w:t>
      </w:r>
      <w:r>
        <w:rPr>
          <w:rFonts w:ascii="仿宋_GB2312" w:eastAsia="仿宋_GB2312" w:hAnsi="微软雅黑" w:cs="宋体" w:hint="eastAsia"/>
          <w:kern w:val="0"/>
          <w:szCs w:val="32"/>
        </w:rPr>
        <w:t>00K</w:t>
      </w:r>
      <w:r>
        <w:rPr>
          <w:rFonts w:ascii="仿宋_GB2312" w:eastAsia="仿宋_GB2312" w:hAnsi="微软雅黑" w:cs="宋体" w:hint="eastAsia"/>
          <w:kern w:val="0"/>
          <w:szCs w:val="32"/>
        </w:rPr>
        <w:t>，支持</w:t>
      </w:r>
      <w:r>
        <w:rPr>
          <w:rFonts w:ascii="仿宋_GB2312" w:eastAsia="仿宋_GB2312" w:hAnsi="微软雅黑" w:cs="宋体" w:hint="eastAsia"/>
          <w:kern w:val="0"/>
          <w:szCs w:val="32"/>
        </w:rPr>
        <w:t>JPG</w:t>
      </w:r>
      <w:r>
        <w:rPr>
          <w:rFonts w:ascii="仿宋_GB2312" w:eastAsia="仿宋_GB2312" w:hAnsi="微软雅黑" w:cs="宋体" w:hint="eastAsia"/>
          <w:kern w:val="0"/>
          <w:szCs w:val="32"/>
        </w:rPr>
        <w:t>、</w:t>
      </w:r>
      <w:r>
        <w:rPr>
          <w:rFonts w:ascii="仿宋_GB2312" w:eastAsia="仿宋_GB2312" w:hAnsi="微软雅黑" w:cs="宋体" w:hint="eastAsia"/>
          <w:kern w:val="0"/>
          <w:szCs w:val="32"/>
        </w:rPr>
        <w:t>PNG</w:t>
      </w:r>
      <w:r>
        <w:rPr>
          <w:rFonts w:ascii="仿宋_GB2312" w:eastAsia="仿宋_GB2312" w:hAnsi="微软雅黑" w:cs="宋体" w:hint="eastAsia"/>
          <w:kern w:val="0"/>
          <w:szCs w:val="32"/>
        </w:rPr>
        <w:t>、</w:t>
      </w:r>
      <w:r>
        <w:rPr>
          <w:rFonts w:ascii="仿宋_GB2312" w:eastAsia="仿宋_GB2312" w:hAnsi="微软雅黑" w:cs="宋体" w:hint="eastAsia"/>
          <w:kern w:val="0"/>
          <w:szCs w:val="32"/>
        </w:rPr>
        <w:t>JPEG</w:t>
      </w:r>
      <w:r>
        <w:rPr>
          <w:rFonts w:ascii="仿宋_GB2312" w:eastAsia="仿宋_GB2312" w:hAnsi="微软雅黑" w:cs="宋体" w:hint="eastAsia"/>
          <w:kern w:val="0"/>
          <w:szCs w:val="32"/>
        </w:rPr>
        <w:t>格式，将照片上传至系统中的照片模块。</w:t>
      </w:r>
      <w:r>
        <w:rPr>
          <w:rFonts w:ascii="仿宋_GB2312" w:eastAsia="仿宋_GB2312" w:hAnsi="微软雅黑" w:cs="宋体" w:hint="eastAsia"/>
          <w:kern w:val="0"/>
          <w:szCs w:val="32"/>
        </w:rPr>
        <w:t xml:space="preserve"> </w:t>
      </w:r>
    </w:p>
    <w:p w:rsidR="00442DC7" w:rsidRDefault="00B55AE7">
      <w:pPr>
        <w:numPr>
          <w:ilvl w:val="0"/>
          <w:numId w:val="2"/>
        </w:numPr>
        <w:spacing w:line="520" w:lineRule="exact"/>
        <w:ind w:firstLineChars="200" w:firstLine="632"/>
        <w:rPr>
          <w:rFonts w:ascii="仿宋_GB2312" w:eastAsia="仿宋_GB2312" w:hAnsi="微软雅黑" w:cs="宋体"/>
          <w:kern w:val="0"/>
          <w:szCs w:val="32"/>
        </w:rPr>
      </w:pPr>
      <w:r>
        <w:rPr>
          <w:rFonts w:ascii="楷体_GB2312" w:eastAsia="楷体_GB2312" w:hAnsi="楷体_GB2312" w:cs="楷体_GB2312" w:hint="eastAsia"/>
          <w:kern w:val="0"/>
          <w:szCs w:val="32"/>
        </w:rPr>
        <w:t>证件电子图片。</w:t>
      </w:r>
      <w:r>
        <w:rPr>
          <w:rFonts w:ascii="仿宋_GB2312" w:eastAsia="仿宋_GB2312" w:hAnsi="微软雅黑" w:cs="宋体" w:hint="eastAsia"/>
          <w:kern w:val="0"/>
          <w:szCs w:val="32"/>
        </w:rPr>
        <w:t>登录系统后，在证件电子图片模块中上传身份证（正、反面两张）、学历及学位证书、职称证书、职</w:t>
      </w:r>
      <w:r>
        <w:rPr>
          <w:rFonts w:ascii="仿宋_GB2312" w:eastAsia="仿宋_GB2312" w:hAnsi="微软雅黑" w:cs="宋体" w:hint="eastAsia"/>
          <w:kern w:val="0"/>
          <w:szCs w:val="32"/>
        </w:rPr>
        <w:t xml:space="preserve"> </w:t>
      </w:r>
      <w:r>
        <w:rPr>
          <w:rFonts w:ascii="仿宋_GB2312" w:eastAsia="仿宋_GB2312" w:hAnsi="微软雅黑" w:cs="宋体" w:hint="eastAsia"/>
          <w:kern w:val="0"/>
          <w:szCs w:val="32"/>
        </w:rPr>
        <w:t>（执）业资格证书等证明材料。系统中带红色星号的项目为必传项，其他证件材料可根据需要上传。</w:t>
      </w:r>
      <w:r>
        <w:rPr>
          <w:rFonts w:ascii="仿宋_GB2312" w:eastAsia="仿宋_GB2312" w:hAnsi="微软雅黑" w:cs="宋体" w:hint="eastAsia"/>
          <w:kern w:val="0"/>
          <w:szCs w:val="32"/>
        </w:rPr>
        <w:t xml:space="preserve"> </w:t>
      </w:r>
    </w:p>
    <w:p w:rsidR="00442DC7" w:rsidRDefault="00B55AE7">
      <w:pPr>
        <w:spacing w:line="520" w:lineRule="exact"/>
        <w:ind w:firstLineChars="200" w:firstLine="632"/>
        <w:rPr>
          <w:rFonts w:ascii="仿宋_GB2312" w:eastAsia="仿宋_GB2312" w:hAnsi="微软雅黑" w:cs="宋体"/>
          <w:kern w:val="0"/>
          <w:szCs w:val="32"/>
        </w:rPr>
      </w:pPr>
      <w:r>
        <w:rPr>
          <w:rFonts w:ascii="楷体_GB2312" w:eastAsia="楷体_GB2312" w:hAnsi="楷体_GB2312" w:cs="楷体_GB2312" w:hint="eastAsia"/>
          <w:kern w:val="0"/>
          <w:szCs w:val="32"/>
        </w:rPr>
        <w:t>（三）评审申报材料。</w:t>
      </w:r>
      <w:r>
        <w:rPr>
          <w:rFonts w:ascii="仿宋_GB2312" w:eastAsia="仿宋_GB2312" w:hAnsi="微软雅黑" w:cs="宋体" w:hint="eastAsia"/>
          <w:kern w:val="0"/>
          <w:szCs w:val="32"/>
        </w:rPr>
        <w:t>登录系统后，在评审申报材料模块中上传相应的电子化材料。</w:t>
      </w:r>
    </w:p>
    <w:p w:rsidR="00442DC7" w:rsidRDefault="00B55AE7">
      <w:pPr>
        <w:spacing w:line="520" w:lineRule="exact"/>
        <w:ind w:firstLine="631"/>
        <w:rPr>
          <w:rFonts w:ascii="仿宋_GB2312" w:eastAsia="仿宋_GB2312" w:hAnsi="微软雅黑" w:cs="宋体"/>
          <w:kern w:val="0"/>
          <w:szCs w:val="32"/>
        </w:rPr>
      </w:pPr>
      <w:r>
        <w:rPr>
          <w:rFonts w:ascii="仿宋_GB2312" w:eastAsia="仿宋_GB2312" w:hAnsi="微软雅黑" w:cs="宋体" w:hint="eastAsia"/>
          <w:kern w:val="0"/>
          <w:szCs w:val="32"/>
        </w:rPr>
        <w:t>1.</w:t>
      </w:r>
      <w:r>
        <w:rPr>
          <w:rFonts w:ascii="仿宋_GB2312" w:eastAsia="仿宋_GB2312" w:hAnsi="微软雅黑" w:cs="宋体" w:hint="eastAsia"/>
          <w:kern w:val="0"/>
          <w:szCs w:val="32"/>
        </w:rPr>
        <w:t>证明</w:t>
      </w:r>
      <w:r>
        <w:rPr>
          <w:rFonts w:ascii="仿宋_GB2312" w:eastAsia="仿宋_GB2312" w:hAnsi="微软雅黑" w:cs="宋体" w:hint="eastAsia"/>
          <w:kern w:val="0"/>
          <w:szCs w:val="32"/>
        </w:rPr>
        <w:t>:</w:t>
      </w:r>
      <w:r>
        <w:rPr>
          <w:rFonts w:ascii="仿宋_GB2312" w:eastAsia="仿宋_GB2312" w:hAnsi="微软雅黑" w:cs="宋体" w:hint="eastAsia"/>
          <w:kern w:val="0"/>
          <w:szCs w:val="32"/>
        </w:rPr>
        <w:t>《申报专业技术任职资格诚信承诺书》，任现职以来工</w:t>
      </w:r>
      <w:r>
        <w:rPr>
          <w:rFonts w:ascii="仿宋_GB2312" w:eastAsia="仿宋_GB2312" w:hAnsi="微软雅黑" w:cs="宋体" w:hint="eastAsia"/>
          <w:kern w:val="0"/>
          <w:szCs w:val="32"/>
        </w:rPr>
        <w:lastRenderedPageBreak/>
        <w:t>作情况证明材料；</w:t>
      </w:r>
      <w:r>
        <w:rPr>
          <w:rFonts w:ascii="仿宋_GB2312" w:eastAsia="仿宋_GB2312" w:hAnsi="微软雅黑" w:cs="宋体" w:hint="eastAsia"/>
          <w:kern w:val="0"/>
          <w:szCs w:val="32"/>
        </w:rPr>
        <w:t xml:space="preserve"> </w:t>
      </w:r>
    </w:p>
    <w:p w:rsidR="00442DC7" w:rsidRDefault="00B55AE7">
      <w:pPr>
        <w:spacing w:line="520" w:lineRule="exact"/>
        <w:ind w:firstLine="631"/>
        <w:rPr>
          <w:rFonts w:ascii="仿宋_GB2312" w:eastAsia="仿宋_GB2312" w:hAnsi="微软雅黑" w:cs="宋体"/>
          <w:kern w:val="0"/>
          <w:szCs w:val="32"/>
        </w:rPr>
      </w:pPr>
      <w:r>
        <w:rPr>
          <w:rFonts w:ascii="仿宋_GB2312" w:eastAsia="仿宋_GB2312" w:hAnsi="微软雅黑" w:cs="宋体" w:hint="eastAsia"/>
          <w:kern w:val="0"/>
          <w:szCs w:val="32"/>
        </w:rPr>
        <w:t>2.</w:t>
      </w:r>
      <w:r>
        <w:rPr>
          <w:rFonts w:ascii="仿宋_GB2312" w:eastAsia="仿宋_GB2312" w:hAnsi="微软雅黑" w:cs="宋体" w:hint="eastAsia"/>
          <w:kern w:val="0"/>
          <w:szCs w:val="32"/>
        </w:rPr>
        <w:t>专业论文、论著：内容依次为论文论著成果目录、逐篇（部）</w:t>
      </w:r>
      <w:r>
        <w:rPr>
          <w:rFonts w:ascii="仿宋_GB2312" w:eastAsia="仿宋_GB2312" w:hAnsi="微软雅黑" w:cs="宋体" w:hint="eastAsia"/>
          <w:kern w:val="0"/>
          <w:szCs w:val="32"/>
        </w:rPr>
        <w:t xml:space="preserve"> </w:t>
      </w:r>
      <w:r>
        <w:rPr>
          <w:rFonts w:ascii="仿宋_GB2312" w:eastAsia="仿宋_GB2312" w:hAnsi="微软雅黑" w:cs="宋体" w:hint="eastAsia"/>
          <w:kern w:val="0"/>
          <w:szCs w:val="32"/>
        </w:rPr>
        <w:t>论文论著（包括封面、出版或</w:t>
      </w:r>
      <w:r>
        <w:rPr>
          <w:rFonts w:ascii="仿宋_GB2312" w:eastAsia="仿宋_GB2312" w:hAnsi="微软雅黑" w:cs="宋体" w:hint="eastAsia"/>
          <w:kern w:val="0"/>
          <w:szCs w:val="32"/>
        </w:rPr>
        <w:t>版权信息页、相关目录页、本人撰写完成的内容部分、检索截图）的原件电子化材料；</w:t>
      </w:r>
    </w:p>
    <w:p w:rsidR="00442DC7" w:rsidRDefault="00B55AE7">
      <w:pPr>
        <w:spacing w:line="520" w:lineRule="exact"/>
        <w:ind w:firstLine="631"/>
        <w:rPr>
          <w:rFonts w:ascii="仿宋_GB2312" w:eastAsia="仿宋_GB2312" w:hAnsi="微软雅黑" w:cs="宋体"/>
          <w:kern w:val="0"/>
          <w:szCs w:val="32"/>
        </w:rPr>
      </w:pPr>
      <w:r>
        <w:rPr>
          <w:rFonts w:ascii="仿宋_GB2312" w:eastAsia="仿宋_GB2312" w:hAnsi="微软雅黑" w:cs="宋体" w:hint="eastAsia"/>
          <w:kern w:val="0"/>
          <w:szCs w:val="32"/>
        </w:rPr>
        <w:t>3.</w:t>
      </w:r>
      <w:r>
        <w:rPr>
          <w:rFonts w:ascii="仿宋_GB2312" w:eastAsia="仿宋_GB2312" w:hAnsi="微软雅黑" w:cs="宋体" w:hint="eastAsia"/>
          <w:kern w:val="0"/>
          <w:szCs w:val="32"/>
        </w:rPr>
        <w:t>任期内科研成果材料</w:t>
      </w:r>
      <w:r>
        <w:rPr>
          <w:rFonts w:ascii="仿宋_GB2312" w:eastAsia="仿宋_GB2312" w:hAnsi="微软雅黑" w:cs="宋体" w:hint="eastAsia"/>
          <w:kern w:val="0"/>
          <w:szCs w:val="32"/>
        </w:rPr>
        <w:t>及其他业绩成果材料</w:t>
      </w:r>
      <w:r>
        <w:rPr>
          <w:rFonts w:ascii="仿宋_GB2312" w:eastAsia="仿宋_GB2312" w:hAnsi="微软雅黑" w:cs="宋体" w:hint="eastAsia"/>
          <w:kern w:val="0"/>
          <w:szCs w:val="32"/>
        </w:rPr>
        <w:t>；</w:t>
      </w:r>
      <w:r>
        <w:rPr>
          <w:rFonts w:ascii="仿宋_GB2312" w:eastAsia="仿宋_GB2312" w:hAnsi="微软雅黑" w:cs="宋体" w:hint="eastAsia"/>
          <w:kern w:val="0"/>
          <w:szCs w:val="32"/>
        </w:rPr>
        <w:t xml:space="preserve"> </w:t>
      </w:r>
    </w:p>
    <w:p w:rsidR="00442DC7" w:rsidRDefault="00B55AE7">
      <w:pPr>
        <w:spacing w:line="520" w:lineRule="exact"/>
        <w:ind w:firstLine="631"/>
        <w:rPr>
          <w:rFonts w:ascii="仿宋_GB2312" w:eastAsia="仿宋_GB2312" w:hAnsi="微软雅黑" w:cs="宋体"/>
          <w:kern w:val="0"/>
          <w:szCs w:val="32"/>
        </w:rPr>
      </w:pPr>
      <w:r>
        <w:rPr>
          <w:rFonts w:ascii="仿宋_GB2312" w:eastAsia="仿宋_GB2312" w:hAnsi="微软雅黑" w:cs="宋体" w:hint="eastAsia"/>
          <w:kern w:val="0"/>
          <w:szCs w:val="32"/>
        </w:rPr>
        <w:t>4.</w:t>
      </w:r>
      <w:r>
        <w:rPr>
          <w:rFonts w:ascii="仿宋_GB2312" w:eastAsia="仿宋_GB2312" w:hAnsi="微软雅黑" w:cs="宋体" w:hint="eastAsia"/>
          <w:kern w:val="0"/>
          <w:szCs w:val="32"/>
        </w:rPr>
        <w:t>任现职以来的获得的专业奖励证书；</w:t>
      </w:r>
      <w:r>
        <w:rPr>
          <w:rFonts w:ascii="仿宋_GB2312" w:eastAsia="仿宋_GB2312" w:hAnsi="微软雅黑" w:cs="宋体" w:hint="eastAsia"/>
          <w:kern w:val="0"/>
          <w:szCs w:val="32"/>
        </w:rPr>
        <w:t xml:space="preserve"> </w:t>
      </w:r>
    </w:p>
    <w:p w:rsidR="00442DC7" w:rsidRDefault="00B55AE7">
      <w:pPr>
        <w:spacing w:line="520" w:lineRule="exact"/>
        <w:ind w:firstLine="631"/>
        <w:rPr>
          <w:rFonts w:ascii="仿宋_GB2312" w:eastAsia="仿宋_GB2312" w:hAnsi="微软雅黑" w:cs="宋体"/>
          <w:kern w:val="0"/>
          <w:szCs w:val="32"/>
        </w:rPr>
      </w:pPr>
      <w:r>
        <w:rPr>
          <w:rFonts w:ascii="仿宋_GB2312" w:eastAsia="仿宋_GB2312" w:hAnsi="微软雅黑" w:cs="宋体" w:hint="eastAsia"/>
          <w:kern w:val="0"/>
          <w:szCs w:val="32"/>
        </w:rPr>
        <w:t>5.</w:t>
      </w:r>
      <w:r>
        <w:rPr>
          <w:rFonts w:ascii="仿宋_GB2312" w:eastAsia="仿宋_GB2312" w:hAnsi="微软雅黑" w:cs="宋体" w:hint="eastAsia"/>
          <w:kern w:val="0"/>
          <w:szCs w:val="32"/>
        </w:rPr>
        <w:t>任现职以来获得的其他奖励证书；</w:t>
      </w:r>
      <w:r>
        <w:rPr>
          <w:rFonts w:ascii="仿宋_GB2312" w:eastAsia="仿宋_GB2312" w:hAnsi="微软雅黑" w:cs="宋体" w:hint="eastAsia"/>
          <w:kern w:val="0"/>
          <w:szCs w:val="32"/>
        </w:rPr>
        <w:t xml:space="preserve"> </w:t>
      </w:r>
    </w:p>
    <w:p w:rsidR="00442DC7" w:rsidRDefault="00B55AE7">
      <w:pPr>
        <w:spacing w:line="520" w:lineRule="exact"/>
        <w:ind w:firstLine="631"/>
        <w:rPr>
          <w:rFonts w:ascii="仿宋_GB2312" w:eastAsia="仿宋_GB2312" w:hAnsi="微软雅黑" w:cs="宋体"/>
          <w:kern w:val="0"/>
          <w:szCs w:val="32"/>
        </w:rPr>
      </w:pPr>
      <w:r>
        <w:rPr>
          <w:rFonts w:ascii="仿宋_GB2312" w:eastAsia="仿宋_GB2312" w:hAnsi="微软雅黑" w:cs="宋体" w:hint="eastAsia"/>
          <w:kern w:val="0"/>
          <w:szCs w:val="32"/>
        </w:rPr>
        <w:t>6.</w:t>
      </w:r>
      <w:r>
        <w:rPr>
          <w:rFonts w:ascii="仿宋_GB2312" w:eastAsia="仿宋_GB2312" w:hAnsi="微软雅黑" w:cs="宋体" w:hint="eastAsia"/>
          <w:kern w:val="0"/>
          <w:szCs w:val="32"/>
        </w:rPr>
        <w:t>参加继续教育培训证书或证明材料；</w:t>
      </w:r>
      <w:r>
        <w:rPr>
          <w:rFonts w:ascii="仿宋_GB2312" w:eastAsia="仿宋_GB2312" w:hAnsi="微软雅黑" w:cs="宋体" w:hint="eastAsia"/>
          <w:kern w:val="0"/>
          <w:szCs w:val="32"/>
        </w:rPr>
        <w:t xml:space="preserve"> </w:t>
      </w:r>
    </w:p>
    <w:p w:rsidR="00442DC7" w:rsidRDefault="00B55AE7">
      <w:pPr>
        <w:spacing w:line="520" w:lineRule="exact"/>
        <w:ind w:firstLine="631"/>
        <w:rPr>
          <w:rFonts w:ascii="仿宋_GB2312" w:eastAsia="仿宋_GB2312" w:hAnsi="微软雅黑" w:cs="宋体"/>
          <w:kern w:val="0"/>
          <w:szCs w:val="32"/>
        </w:rPr>
      </w:pPr>
      <w:r>
        <w:rPr>
          <w:rFonts w:ascii="仿宋_GB2312" w:eastAsia="仿宋_GB2312" w:hAnsi="微软雅黑" w:cs="宋体" w:hint="eastAsia"/>
          <w:kern w:val="0"/>
          <w:szCs w:val="32"/>
        </w:rPr>
        <w:t>7.</w:t>
      </w:r>
      <w:r>
        <w:rPr>
          <w:rFonts w:ascii="仿宋_GB2312" w:eastAsia="仿宋_GB2312" w:hAnsi="微软雅黑" w:cs="宋体" w:hint="eastAsia"/>
          <w:kern w:val="0"/>
          <w:szCs w:val="32"/>
        </w:rPr>
        <w:t>年度考核证明材料。</w:t>
      </w:r>
      <w:r>
        <w:rPr>
          <w:rFonts w:ascii="仿宋_GB2312" w:eastAsia="仿宋_GB2312" w:hAnsi="微软雅黑" w:cs="宋体" w:hint="eastAsia"/>
          <w:kern w:val="0"/>
          <w:szCs w:val="32"/>
        </w:rPr>
        <w:t xml:space="preserve"> </w:t>
      </w:r>
    </w:p>
    <w:p w:rsidR="00442DC7" w:rsidRDefault="00B55AE7">
      <w:pPr>
        <w:spacing w:line="520" w:lineRule="exact"/>
        <w:ind w:firstLineChars="200" w:firstLine="632"/>
        <w:rPr>
          <w:rFonts w:ascii="仿宋_GB2312" w:eastAsia="仿宋_GB2312" w:hAnsi="微软雅黑" w:cs="宋体"/>
          <w:kern w:val="0"/>
          <w:szCs w:val="32"/>
        </w:rPr>
      </w:pPr>
      <w:r>
        <w:rPr>
          <w:rFonts w:ascii="楷体_GB2312" w:eastAsia="楷体_GB2312" w:hAnsi="楷体_GB2312" w:cs="楷体_GB2312" w:hint="eastAsia"/>
          <w:kern w:val="0"/>
          <w:szCs w:val="32"/>
        </w:rPr>
        <w:t>（四）评审表。</w:t>
      </w:r>
      <w:r>
        <w:rPr>
          <w:rFonts w:ascii="仿宋_GB2312" w:eastAsia="仿宋_GB2312" w:hAnsi="微软雅黑" w:cs="宋体" w:hint="eastAsia"/>
          <w:kern w:val="0"/>
          <w:szCs w:val="32"/>
        </w:rPr>
        <w:t>根据参评人员录入的基本信息，学历信息等，</w:t>
      </w:r>
      <w:r>
        <w:rPr>
          <w:rFonts w:ascii="仿宋_GB2312" w:eastAsia="仿宋_GB2312" w:hAnsi="微软雅黑" w:cs="宋体" w:hint="eastAsia"/>
          <w:kern w:val="0"/>
          <w:szCs w:val="32"/>
        </w:rPr>
        <w:t xml:space="preserve"> </w:t>
      </w:r>
      <w:r>
        <w:rPr>
          <w:rFonts w:ascii="仿宋_GB2312" w:eastAsia="仿宋_GB2312" w:hAnsi="微软雅黑" w:cs="宋体" w:hint="eastAsia"/>
          <w:kern w:val="0"/>
          <w:szCs w:val="32"/>
        </w:rPr>
        <w:t>系统会自动生成《评审表》，无需参评人员自己填写。公示证明由推荐单位登录系统上传。</w:t>
      </w:r>
      <w:r>
        <w:rPr>
          <w:rFonts w:ascii="仿宋_GB2312" w:eastAsia="仿宋_GB2312" w:hAnsi="微软雅黑" w:cs="宋体" w:hint="eastAsia"/>
          <w:kern w:val="0"/>
          <w:szCs w:val="32"/>
        </w:rPr>
        <w:t xml:space="preserve"> </w:t>
      </w:r>
    </w:p>
    <w:p w:rsidR="00442DC7" w:rsidRDefault="00B55AE7">
      <w:pPr>
        <w:spacing w:line="520" w:lineRule="exact"/>
        <w:ind w:firstLineChars="200" w:firstLine="632"/>
        <w:rPr>
          <w:rFonts w:ascii="黑体" w:eastAsia="黑体" w:hAnsi="黑体" w:cs="黑体"/>
          <w:kern w:val="0"/>
          <w:szCs w:val="32"/>
        </w:rPr>
      </w:pPr>
      <w:r>
        <w:rPr>
          <w:rFonts w:ascii="黑体" w:eastAsia="黑体" w:hAnsi="黑体" w:cs="黑体" w:hint="eastAsia"/>
          <w:kern w:val="0"/>
          <w:szCs w:val="32"/>
        </w:rPr>
        <w:t>三、个人用户操作步骤</w:t>
      </w:r>
      <w:r>
        <w:rPr>
          <w:rFonts w:ascii="黑体" w:eastAsia="黑体" w:hAnsi="黑体" w:cs="黑体" w:hint="eastAsia"/>
          <w:kern w:val="0"/>
          <w:szCs w:val="32"/>
        </w:rPr>
        <w:t xml:space="preserve"> </w:t>
      </w:r>
    </w:p>
    <w:p w:rsidR="00442DC7" w:rsidRDefault="00B55AE7">
      <w:pPr>
        <w:spacing w:line="520" w:lineRule="exact"/>
        <w:ind w:firstLineChars="200" w:firstLine="632"/>
        <w:rPr>
          <w:rFonts w:ascii="楷体_GB2312" w:eastAsia="楷体_GB2312" w:hAnsi="楷体_GB2312" w:cs="楷体_GB2312"/>
          <w:kern w:val="0"/>
          <w:szCs w:val="32"/>
        </w:rPr>
      </w:pPr>
      <w:r>
        <w:rPr>
          <w:rFonts w:ascii="楷体_GB2312" w:eastAsia="楷体_GB2312" w:hAnsi="楷体_GB2312" w:cs="楷体_GB2312" w:hint="eastAsia"/>
          <w:kern w:val="0"/>
          <w:szCs w:val="32"/>
        </w:rPr>
        <w:t>（一）进入申报系统及注册。</w:t>
      </w:r>
    </w:p>
    <w:p w:rsidR="00442DC7" w:rsidRDefault="00B55AE7" w:rsidP="00425318">
      <w:pPr>
        <w:spacing w:line="520" w:lineRule="exact"/>
        <w:ind w:leftChars="200" w:left="1264" w:hangingChars="200" w:hanging="632"/>
        <w:jc w:val="left"/>
        <w:rPr>
          <w:rFonts w:ascii="仿宋_GB2312" w:eastAsia="仿宋_GB2312" w:hAnsi="微软雅黑" w:cs="宋体"/>
          <w:kern w:val="0"/>
          <w:szCs w:val="32"/>
        </w:rPr>
      </w:pPr>
      <w:r>
        <w:rPr>
          <w:rFonts w:ascii="仿宋_GB2312" w:eastAsia="仿宋_GB2312" w:hAnsi="微软雅黑" w:cs="宋体" w:hint="eastAsia"/>
          <w:kern w:val="0"/>
          <w:szCs w:val="32"/>
        </w:rPr>
        <w:t>陕西省职称网上申报系统</w:t>
      </w:r>
      <w:r w:rsidR="00425318" w:rsidRPr="00151EE4">
        <w:rPr>
          <w:rFonts w:ascii="仿宋_GB2312" w:eastAsia="仿宋_GB2312" w:hAnsi="仿宋_GB2312" w:cs="仿宋_GB2312"/>
          <w:szCs w:val="32"/>
        </w:rPr>
        <w:t>https://rszwfw.qinyunjiuye.cn:7221/zcsb</w:t>
      </w:r>
      <w:hyperlink r:id="rId9" w:history="1">
        <w:r w:rsidR="00425318">
          <w:rPr>
            <w:rFonts w:ascii="仿宋_GB2312" w:eastAsia="仿宋_GB2312" w:hAnsi="仿宋_GB2312" w:cs="仿宋_GB2312" w:hint="eastAsia"/>
            <w:szCs w:val="32"/>
          </w:rPr>
          <w:t>/</w:t>
        </w:r>
        <w:r w:rsidR="00425318" w:rsidRPr="00710A05">
          <w:rPr>
            <w:rFonts w:ascii="仿宋_GB2312" w:eastAsia="仿宋_GB2312" w:hAnsi="仿宋_GB2312" w:cs="仿宋_GB2312" w:hint="eastAsia"/>
            <w:szCs w:val="32"/>
          </w:rPr>
          <w:t>)</w:t>
        </w:r>
      </w:hyperlink>
    </w:p>
    <w:p w:rsidR="00442DC7" w:rsidRDefault="00B55AE7">
      <w:pPr>
        <w:spacing w:line="520" w:lineRule="exact"/>
        <w:ind w:firstLineChars="200" w:firstLine="632"/>
        <w:rPr>
          <w:rFonts w:ascii="仿宋_GB2312" w:eastAsia="仿宋_GB2312" w:hAnsi="微软雅黑" w:cs="宋体"/>
          <w:kern w:val="0"/>
          <w:szCs w:val="32"/>
        </w:rPr>
      </w:pPr>
      <w:r>
        <w:rPr>
          <w:rFonts w:ascii="仿宋_GB2312" w:eastAsia="仿宋_GB2312" w:hAnsi="微软雅黑" w:cs="宋体" w:hint="eastAsia"/>
          <w:kern w:val="0"/>
          <w:szCs w:val="32"/>
        </w:rPr>
        <w:t>选择“注册个人用户”——跳转到陕西政务服务网——点击右上角“注册”按钮，填写个人注册信息，填写完成后点击“提交”完成政务服务网的注册，然后在政务服务网登录——登录后跳转到职称网上申报系统选择推荐单位页面——选择本人推荐单位并填写推荐单位授权码后完成注册。</w:t>
      </w:r>
    </w:p>
    <w:p w:rsidR="00442DC7" w:rsidRDefault="00B55AE7" w:rsidP="00A62037">
      <w:pPr>
        <w:spacing w:line="520" w:lineRule="exact"/>
        <w:ind w:firstLineChars="200" w:firstLine="634"/>
        <w:rPr>
          <w:rFonts w:ascii="仿宋_GB2312" w:eastAsia="仿宋_GB2312" w:hAnsi="微软雅黑" w:cs="宋体"/>
          <w:kern w:val="0"/>
          <w:szCs w:val="32"/>
        </w:rPr>
      </w:pPr>
      <w:r>
        <w:rPr>
          <w:rFonts w:ascii="仿宋_GB2312" w:eastAsia="仿宋_GB2312" w:hAnsi="微软雅黑" w:cs="宋体" w:hint="eastAsia"/>
          <w:b/>
          <w:bCs/>
          <w:kern w:val="0"/>
          <w:szCs w:val="32"/>
        </w:rPr>
        <w:t>“单位授权码”</w:t>
      </w:r>
      <w:r>
        <w:rPr>
          <w:rFonts w:ascii="仿宋_GB2312" w:eastAsia="仿宋_GB2312" w:hAnsi="微软雅黑" w:cs="宋体" w:hint="eastAsia"/>
          <w:kern w:val="0"/>
          <w:szCs w:val="32"/>
        </w:rPr>
        <w:t>由本人工作单位提供。</w:t>
      </w:r>
    </w:p>
    <w:p w:rsidR="00442DC7" w:rsidRDefault="00B55AE7" w:rsidP="00A62037">
      <w:pPr>
        <w:spacing w:line="520" w:lineRule="exact"/>
        <w:ind w:leftChars="200" w:left="632"/>
        <w:rPr>
          <w:rFonts w:ascii="楷体_GB2312" w:eastAsia="楷体_GB2312" w:hAnsi="楷体_GB2312" w:cs="楷体_GB2312"/>
          <w:kern w:val="0"/>
          <w:szCs w:val="32"/>
        </w:rPr>
      </w:pPr>
      <w:r>
        <w:rPr>
          <w:rFonts w:ascii="楷体_GB2312" w:eastAsia="楷体_GB2312" w:hAnsi="楷体_GB2312" w:cs="楷体_GB2312" w:hint="eastAsia"/>
          <w:kern w:val="0"/>
          <w:szCs w:val="32"/>
        </w:rPr>
        <w:t>（二）进入“职称申报项目”页面，对应选项逐一填写。</w:t>
      </w:r>
    </w:p>
    <w:p w:rsidR="00442DC7" w:rsidRDefault="00B55AE7">
      <w:pPr>
        <w:spacing w:line="520" w:lineRule="exact"/>
        <w:ind w:firstLineChars="200" w:firstLine="632"/>
        <w:rPr>
          <w:rFonts w:ascii="仿宋_GB2312" w:eastAsia="仿宋_GB2312" w:hAnsi="微软雅黑" w:cs="宋体"/>
          <w:kern w:val="0"/>
          <w:szCs w:val="32"/>
        </w:rPr>
      </w:pPr>
      <w:r>
        <w:rPr>
          <w:rFonts w:ascii="仿宋_GB2312" w:eastAsia="仿宋_GB2312" w:hAnsi="微软雅黑" w:cs="宋体" w:hint="eastAsia"/>
          <w:kern w:val="0"/>
          <w:szCs w:val="32"/>
        </w:rPr>
        <w:t>1.</w:t>
      </w:r>
      <w:r>
        <w:rPr>
          <w:rFonts w:ascii="仿宋_GB2312" w:eastAsia="仿宋_GB2312" w:hAnsi="微软雅黑" w:cs="宋体" w:hint="eastAsia"/>
          <w:kern w:val="0"/>
          <w:szCs w:val="32"/>
        </w:rPr>
        <w:t>选择西安市人力资源和社会保障局、西安市文物局关于</w:t>
      </w:r>
      <w:r>
        <w:rPr>
          <w:rFonts w:ascii="仿宋_GB2312" w:eastAsia="仿宋_GB2312" w:hAnsi="微软雅黑" w:cs="宋体" w:hint="eastAsia"/>
          <w:kern w:val="0"/>
          <w:szCs w:val="32"/>
        </w:rPr>
        <w:t>202</w:t>
      </w:r>
      <w:r w:rsidR="00425318">
        <w:rPr>
          <w:rFonts w:ascii="仿宋_GB2312" w:eastAsia="仿宋_GB2312" w:hAnsi="微软雅黑" w:cs="宋体" w:hint="eastAsia"/>
          <w:kern w:val="0"/>
          <w:szCs w:val="32"/>
        </w:rPr>
        <w:t>4</w:t>
      </w:r>
      <w:r>
        <w:rPr>
          <w:rFonts w:ascii="仿宋_GB2312" w:eastAsia="仿宋_GB2312" w:hAnsi="微软雅黑" w:cs="宋体" w:hint="eastAsia"/>
          <w:kern w:val="0"/>
          <w:szCs w:val="32"/>
        </w:rPr>
        <w:t>年度文博系列中级专业技术职务任职资格评审工作的通知</w:t>
      </w:r>
      <w:r>
        <w:rPr>
          <w:rFonts w:ascii="仿宋_GB2312" w:eastAsia="仿宋_GB2312" w:hAnsi="微软雅黑" w:cs="宋体" w:hint="eastAsia"/>
          <w:kern w:val="0"/>
          <w:szCs w:val="32"/>
        </w:rPr>
        <w:t>。</w:t>
      </w:r>
    </w:p>
    <w:p w:rsidR="00442DC7" w:rsidRDefault="00B55AE7">
      <w:pPr>
        <w:spacing w:line="520" w:lineRule="exact"/>
        <w:ind w:firstLineChars="200" w:firstLine="632"/>
        <w:rPr>
          <w:rFonts w:ascii="仿宋_GB2312" w:eastAsia="仿宋_GB2312" w:hAnsi="微软雅黑" w:cs="宋体"/>
          <w:kern w:val="0"/>
          <w:szCs w:val="32"/>
        </w:rPr>
      </w:pPr>
      <w:r>
        <w:rPr>
          <w:rFonts w:ascii="仿宋_GB2312" w:eastAsia="仿宋_GB2312" w:hAnsi="微软雅黑" w:cs="宋体" w:hint="eastAsia"/>
          <w:kern w:val="0"/>
          <w:szCs w:val="32"/>
        </w:rPr>
        <w:lastRenderedPageBreak/>
        <w:t>2</w:t>
      </w:r>
      <w:r>
        <w:rPr>
          <w:rFonts w:ascii="仿宋_GB2312" w:eastAsia="仿宋_GB2312" w:hAnsi="微软雅黑" w:cs="宋体" w:hint="eastAsia"/>
          <w:kern w:val="0"/>
          <w:szCs w:val="32"/>
        </w:rPr>
        <w:t>.</w:t>
      </w:r>
      <w:r>
        <w:rPr>
          <w:rFonts w:ascii="仿宋_GB2312" w:eastAsia="仿宋_GB2312" w:hAnsi="微软雅黑" w:cs="宋体" w:hint="eastAsia"/>
          <w:kern w:val="0"/>
          <w:szCs w:val="32"/>
        </w:rPr>
        <w:t>编码单位：填写“西安市人力资源和社会保障局”</w:t>
      </w:r>
    </w:p>
    <w:p w:rsidR="00442DC7" w:rsidRDefault="00B55AE7">
      <w:pPr>
        <w:spacing w:line="520" w:lineRule="exact"/>
        <w:ind w:firstLineChars="200" w:firstLine="632"/>
        <w:rPr>
          <w:rFonts w:ascii="仿宋_GB2312" w:eastAsia="仿宋_GB2312" w:hAnsi="微软雅黑" w:cs="宋体"/>
          <w:kern w:val="0"/>
          <w:szCs w:val="32"/>
        </w:rPr>
      </w:pPr>
      <w:r>
        <w:rPr>
          <w:rFonts w:ascii="仿宋_GB2312" w:eastAsia="仿宋_GB2312" w:hAnsi="微软雅黑" w:cs="宋体" w:hint="eastAsia"/>
          <w:kern w:val="0"/>
          <w:szCs w:val="32"/>
        </w:rPr>
        <w:t>3</w:t>
      </w:r>
      <w:r>
        <w:rPr>
          <w:rFonts w:ascii="仿宋_GB2312" w:eastAsia="仿宋_GB2312" w:hAnsi="微软雅黑" w:cs="宋体" w:hint="eastAsia"/>
          <w:kern w:val="0"/>
          <w:szCs w:val="32"/>
        </w:rPr>
        <w:t>.</w:t>
      </w:r>
      <w:r>
        <w:rPr>
          <w:rFonts w:ascii="仿宋_GB2312" w:eastAsia="仿宋_GB2312" w:hAnsi="微软雅黑" w:cs="宋体" w:hint="eastAsia"/>
          <w:kern w:val="0"/>
          <w:szCs w:val="32"/>
        </w:rPr>
        <w:t>参评人员需提供的资格材料，对应填写路径：</w:t>
      </w:r>
      <w:r>
        <w:rPr>
          <w:rFonts w:ascii="仿宋_GB2312" w:eastAsia="仿宋_GB2312" w:hAnsi="微软雅黑" w:cs="宋体" w:hint="eastAsia"/>
          <w:kern w:val="0"/>
          <w:szCs w:val="32"/>
        </w:rPr>
        <w:t xml:space="preserve"> </w:t>
      </w:r>
    </w:p>
    <w:p w:rsidR="00442DC7" w:rsidRDefault="00B55AE7">
      <w:pPr>
        <w:spacing w:line="520" w:lineRule="exact"/>
        <w:ind w:firstLineChars="200" w:firstLine="632"/>
        <w:rPr>
          <w:rFonts w:ascii="仿宋_GB2312" w:eastAsia="仿宋_GB2312" w:hAnsi="微软雅黑" w:cs="宋体"/>
          <w:kern w:val="0"/>
          <w:szCs w:val="32"/>
        </w:rPr>
      </w:pPr>
      <w:r>
        <w:rPr>
          <w:rFonts w:ascii="仿宋_GB2312" w:eastAsia="仿宋_GB2312" w:hAnsi="微软雅黑" w:cs="宋体" w:hint="eastAsia"/>
          <w:kern w:val="0"/>
          <w:szCs w:val="32"/>
        </w:rPr>
        <w:t>（</w:t>
      </w:r>
      <w:r>
        <w:rPr>
          <w:rFonts w:ascii="仿宋_GB2312" w:eastAsia="仿宋_GB2312" w:hAnsi="微软雅黑" w:cs="宋体" w:hint="eastAsia"/>
          <w:kern w:val="0"/>
          <w:szCs w:val="32"/>
        </w:rPr>
        <w:t>1</w:t>
      </w:r>
      <w:r>
        <w:rPr>
          <w:rFonts w:ascii="仿宋_GB2312" w:eastAsia="仿宋_GB2312" w:hAnsi="微软雅黑" w:cs="宋体" w:hint="eastAsia"/>
          <w:kern w:val="0"/>
          <w:szCs w:val="32"/>
        </w:rPr>
        <w:t>）职称证书：</w:t>
      </w:r>
      <w:r>
        <w:rPr>
          <w:rFonts w:ascii="仿宋_GB2312" w:eastAsia="仿宋_GB2312" w:hAnsi="微软雅黑" w:cs="宋体" w:hint="eastAsia"/>
          <w:b/>
          <w:bCs/>
          <w:kern w:val="0"/>
          <w:szCs w:val="32"/>
        </w:rPr>
        <w:t>“证件电子图片”</w:t>
      </w:r>
      <w:r>
        <w:rPr>
          <w:rFonts w:ascii="Arial" w:eastAsia="仿宋_GB2312" w:hAnsi="Arial" w:cs="Arial"/>
          <w:b/>
          <w:bCs/>
          <w:kern w:val="0"/>
          <w:szCs w:val="32"/>
        </w:rPr>
        <w:t>→</w:t>
      </w:r>
      <w:r>
        <w:rPr>
          <w:rFonts w:ascii="仿宋_GB2312" w:eastAsia="仿宋_GB2312" w:hAnsi="微软雅黑" w:cs="宋体" w:hint="eastAsia"/>
          <w:b/>
          <w:bCs/>
          <w:kern w:val="0"/>
          <w:szCs w:val="32"/>
        </w:rPr>
        <w:t>“职称证书”。</w:t>
      </w:r>
    </w:p>
    <w:p w:rsidR="00442DC7" w:rsidRDefault="00B55AE7">
      <w:pPr>
        <w:spacing w:line="520" w:lineRule="exact"/>
        <w:ind w:firstLineChars="200" w:firstLine="632"/>
        <w:rPr>
          <w:rFonts w:ascii="仿宋_GB2312" w:eastAsia="仿宋_GB2312" w:hAnsi="微软雅黑" w:cs="宋体"/>
          <w:kern w:val="0"/>
          <w:szCs w:val="32"/>
        </w:rPr>
      </w:pPr>
      <w:r>
        <w:rPr>
          <w:rFonts w:ascii="仿宋_GB2312" w:eastAsia="仿宋_GB2312" w:hAnsi="微软雅黑" w:cs="宋体" w:hint="eastAsia"/>
          <w:kern w:val="0"/>
          <w:szCs w:val="32"/>
        </w:rPr>
        <w:t>（</w:t>
      </w:r>
      <w:r>
        <w:rPr>
          <w:rFonts w:ascii="仿宋_GB2312" w:eastAsia="仿宋_GB2312" w:hAnsi="微软雅黑" w:cs="宋体" w:hint="eastAsia"/>
          <w:kern w:val="0"/>
          <w:szCs w:val="32"/>
        </w:rPr>
        <w:t>2</w:t>
      </w:r>
      <w:r>
        <w:rPr>
          <w:rFonts w:ascii="仿宋_GB2312" w:eastAsia="仿宋_GB2312" w:hAnsi="微软雅黑" w:cs="宋体" w:hint="eastAsia"/>
          <w:kern w:val="0"/>
          <w:szCs w:val="32"/>
        </w:rPr>
        <w:t>）专业技术职务聘书：</w:t>
      </w:r>
      <w:r>
        <w:rPr>
          <w:rFonts w:ascii="仿宋_GB2312" w:eastAsia="仿宋_GB2312" w:hAnsi="微软雅黑" w:cs="宋体" w:hint="eastAsia"/>
          <w:b/>
          <w:bCs/>
          <w:kern w:val="0"/>
          <w:szCs w:val="32"/>
        </w:rPr>
        <w:t>“评审申报材料”</w:t>
      </w:r>
      <w:r>
        <w:rPr>
          <w:rFonts w:ascii="Arial" w:eastAsia="仿宋_GB2312" w:hAnsi="Arial" w:cs="Arial"/>
          <w:b/>
          <w:bCs/>
          <w:kern w:val="0"/>
          <w:szCs w:val="32"/>
        </w:rPr>
        <w:t>→</w:t>
      </w:r>
      <w:r>
        <w:rPr>
          <w:rFonts w:ascii="仿宋_GB2312" w:eastAsia="仿宋_GB2312" w:hAnsi="微软雅黑" w:cs="宋体" w:hint="eastAsia"/>
          <w:b/>
          <w:bCs/>
          <w:kern w:val="0"/>
          <w:szCs w:val="32"/>
        </w:rPr>
        <w:t>“各类表格、</w:t>
      </w:r>
      <w:r>
        <w:rPr>
          <w:rFonts w:ascii="仿宋_GB2312" w:eastAsia="仿宋_GB2312" w:hAnsi="微软雅黑" w:cs="宋体" w:hint="eastAsia"/>
          <w:b/>
          <w:bCs/>
          <w:kern w:val="0"/>
          <w:szCs w:val="32"/>
        </w:rPr>
        <w:t xml:space="preserve"> </w:t>
      </w:r>
      <w:r>
        <w:rPr>
          <w:rFonts w:ascii="仿宋_GB2312" w:eastAsia="仿宋_GB2312" w:hAnsi="微软雅黑" w:cs="宋体" w:hint="eastAsia"/>
          <w:b/>
          <w:bCs/>
          <w:kern w:val="0"/>
          <w:szCs w:val="32"/>
        </w:rPr>
        <w:t>证明”</w:t>
      </w:r>
      <w:r>
        <w:rPr>
          <w:rFonts w:ascii="Arial" w:eastAsia="仿宋_GB2312" w:hAnsi="Arial" w:cs="Arial"/>
          <w:b/>
          <w:bCs/>
          <w:kern w:val="0"/>
          <w:szCs w:val="32"/>
        </w:rPr>
        <w:t>→</w:t>
      </w:r>
      <w:r>
        <w:rPr>
          <w:rFonts w:ascii="仿宋_GB2312" w:eastAsia="仿宋_GB2312" w:hAnsi="微软雅黑" w:cs="宋体" w:hint="eastAsia"/>
          <w:b/>
          <w:bCs/>
          <w:kern w:val="0"/>
          <w:szCs w:val="32"/>
        </w:rPr>
        <w:t>2.</w:t>
      </w:r>
      <w:r>
        <w:rPr>
          <w:rFonts w:ascii="仿宋_GB2312" w:eastAsia="仿宋_GB2312" w:hAnsi="微软雅黑" w:cs="宋体" w:hint="eastAsia"/>
          <w:b/>
          <w:bCs/>
          <w:kern w:val="0"/>
          <w:szCs w:val="32"/>
        </w:rPr>
        <w:t>任现职以来工作情况证明材料（含教学）”。</w:t>
      </w:r>
    </w:p>
    <w:p w:rsidR="00442DC7" w:rsidRDefault="00B55AE7">
      <w:pPr>
        <w:spacing w:line="520" w:lineRule="exact"/>
        <w:ind w:firstLineChars="200" w:firstLine="632"/>
        <w:rPr>
          <w:rFonts w:ascii="仿宋_GB2312" w:eastAsia="仿宋_GB2312" w:hAnsi="微软雅黑" w:cs="宋体"/>
          <w:b/>
          <w:bCs/>
          <w:kern w:val="0"/>
          <w:szCs w:val="32"/>
        </w:rPr>
      </w:pPr>
      <w:r>
        <w:rPr>
          <w:rFonts w:ascii="仿宋_GB2312" w:eastAsia="仿宋_GB2312" w:hAnsi="微软雅黑" w:cs="宋体" w:hint="eastAsia"/>
          <w:kern w:val="0"/>
          <w:szCs w:val="32"/>
        </w:rPr>
        <w:t>（</w:t>
      </w:r>
      <w:r>
        <w:rPr>
          <w:rFonts w:ascii="仿宋_GB2312" w:eastAsia="仿宋_GB2312" w:hAnsi="微软雅黑" w:cs="宋体" w:hint="eastAsia"/>
          <w:kern w:val="0"/>
          <w:szCs w:val="32"/>
        </w:rPr>
        <w:t>3</w:t>
      </w:r>
      <w:r>
        <w:rPr>
          <w:rFonts w:ascii="仿宋_GB2312" w:eastAsia="仿宋_GB2312" w:hAnsi="微软雅黑" w:cs="宋体" w:hint="eastAsia"/>
          <w:kern w:val="0"/>
          <w:szCs w:val="32"/>
        </w:rPr>
        <w:t>）学历、学位证书：</w:t>
      </w:r>
      <w:r>
        <w:rPr>
          <w:rFonts w:ascii="仿宋_GB2312" w:eastAsia="仿宋_GB2312" w:hAnsi="微软雅黑" w:cs="宋体" w:hint="eastAsia"/>
          <w:b/>
          <w:bCs/>
          <w:kern w:val="0"/>
          <w:szCs w:val="32"/>
        </w:rPr>
        <w:t>“证件电子图片”</w:t>
      </w:r>
      <w:r>
        <w:rPr>
          <w:rFonts w:ascii="Arial" w:eastAsia="仿宋_GB2312" w:hAnsi="Arial" w:cs="Arial"/>
          <w:b/>
          <w:bCs/>
          <w:kern w:val="0"/>
          <w:szCs w:val="32"/>
        </w:rPr>
        <w:t>→</w:t>
      </w:r>
      <w:r>
        <w:rPr>
          <w:rFonts w:ascii="仿宋_GB2312" w:eastAsia="仿宋_GB2312" w:hAnsi="微软雅黑" w:cs="宋体" w:hint="eastAsia"/>
          <w:b/>
          <w:bCs/>
          <w:kern w:val="0"/>
          <w:szCs w:val="32"/>
        </w:rPr>
        <w:t>“申报学历证、</w:t>
      </w:r>
      <w:r>
        <w:rPr>
          <w:rFonts w:ascii="仿宋_GB2312" w:eastAsia="仿宋_GB2312" w:hAnsi="微软雅黑" w:cs="宋体" w:hint="eastAsia"/>
          <w:b/>
          <w:bCs/>
          <w:kern w:val="0"/>
          <w:szCs w:val="32"/>
        </w:rPr>
        <w:t xml:space="preserve"> </w:t>
      </w:r>
      <w:r>
        <w:rPr>
          <w:rFonts w:ascii="仿宋_GB2312" w:eastAsia="仿宋_GB2312" w:hAnsi="微软雅黑" w:cs="宋体" w:hint="eastAsia"/>
          <w:b/>
          <w:bCs/>
          <w:kern w:val="0"/>
          <w:szCs w:val="32"/>
        </w:rPr>
        <w:t>申报学位证”。</w:t>
      </w:r>
      <w:r>
        <w:rPr>
          <w:rFonts w:ascii="仿宋_GB2312" w:eastAsia="仿宋_GB2312" w:hAnsi="微软雅黑" w:cs="宋体" w:hint="eastAsia"/>
          <w:b/>
          <w:bCs/>
          <w:kern w:val="0"/>
          <w:szCs w:val="32"/>
        </w:rPr>
        <w:t xml:space="preserve"> </w:t>
      </w:r>
    </w:p>
    <w:p w:rsidR="00442DC7" w:rsidRDefault="00B55AE7">
      <w:pPr>
        <w:spacing w:line="520" w:lineRule="exact"/>
        <w:ind w:firstLineChars="200" w:firstLine="632"/>
        <w:rPr>
          <w:rFonts w:ascii="仿宋_GB2312" w:eastAsia="仿宋_GB2312" w:hAnsi="微软雅黑" w:cs="宋体"/>
          <w:kern w:val="0"/>
          <w:szCs w:val="32"/>
        </w:rPr>
      </w:pPr>
      <w:r>
        <w:rPr>
          <w:rFonts w:ascii="仿宋_GB2312" w:eastAsia="仿宋_GB2312" w:hAnsi="微软雅黑" w:cs="宋体" w:hint="eastAsia"/>
          <w:kern w:val="0"/>
          <w:szCs w:val="32"/>
        </w:rPr>
        <w:t>（</w:t>
      </w:r>
      <w:r>
        <w:rPr>
          <w:rFonts w:ascii="仿宋_GB2312" w:eastAsia="仿宋_GB2312" w:hAnsi="微软雅黑" w:cs="宋体" w:hint="eastAsia"/>
          <w:kern w:val="0"/>
          <w:szCs w:val="32"/>
        </w:rPr>
        <w:t>4</w:t>
      </w:r>
      <w:r>
        <w:rPr>
          <w:rFonts w:ascii="仿宋_GB2312" w:eastAsia="仿宋_GB2312" w:hAnsi="微软雅黑" w:cs="宋体" w:hint="eastAsia"/>
          <w:kern w:val="0"/>
          <w:szCs w:val="32"/>
        </w:rPr>
        <w:t>）身份证</w:t>
      </w:r>
      <w:r>
        <w:rPr>
          <w:rFonts w:ascii="仿宋_GB2312" w:eastAsia="仿宋_GB2312" w:hAnsi="微软雅黑" w:cs="宋体" w:hint="eastAsia"/>
          <w:kern w:val="0"/>
          <w:szCs w:val="32"/>
        </w:rPr>
        <w:t>:</w:t>
      </w:r>
      <w:r>
        <w:rPr>
          <w:rFonts w:ascii="仿宋_GB2312" w:eastAsia="仿宋_GB2312" w:hAnsi="微软雅黑" w:cs="宋体" w:hint="eastAsia"/>
          <w:kern w:val="0"/>
          <w:szCs w:val="32"/>
        </w:rPr>
        <w:t>“</w:t>
      </w:r>
      <w:r>
        <w:rPr>
          <w:rFonts w:ascii="仿宋_GB2312" w:eastAsia="仿宋_GB2312" w:hAnsi="微软雅黑" w:cs="宋体" w:hint="eastAsia"/>
          <w:b/>
          <w:bCs/>
          <w:kern w:val="0"/>
          <w:szCs w:val="32"/>
        </w:rPr>
        <w:t>证件电子图片”</w:t>
      </w:r>
      <w:r>
        <w:rPr>
          <w:rFonts w:ascii="Arial" w:eastAsia="仿宋_GB2312" w:hAnsi="Arial" w:cs="Arial"/>
          <w:b/>
          <w:bCs/>
          <w:kern w:val="0"/>
          <w:szCs w:val="32"/>
        </w:rPr>
        <w:t>→</w:t>
      </w:r>
      <w:r>
        <w:rPr>
          <w:rFonts w:ascii="仿宋_GB2312" w:eastAsia="仿宋_GB2312" w:hAnsi="微软雅黑" w:cs="宋体" w:hint="eastAsia"/>
          <w:b/>
          <w:bCs/>
          <w:kern w:val="0"/>
          <w:szCs w:val="32"/>
        </w:rPr>
        <w:t>“身份证”。</w:t>
      </w:r>
    </w:p>
    <w:p w:rsidR="00442DC7" w:rsidRDefault="00B55AE7">
      <w:pPr>
        <w:spacing w:line="520" w:lineRule="exact"/>
        <w:ind w:leftChars="200" w:left="632"/>
        <w:rPr>
          <w:rFonts w:ascii="仿宋_GB2312" w:eastAsia="仿宋_GB2312" w:hAnsi="微软雅黑" w:cs="宋体"/>
          <w:b/>
          <w:bCs/>
          <w:kern w:val="0"/>
          <w:szCs w:val="32"/>
        </w:rPr>
      </w:pPr>
      <w:r>
        <w:rPr>
          <w:rFonts w:ascii="仿宋_GB2312" w:eastAsia="仿宋_GB2312" w:hAnsi="微软雅黑" w:cs="宋体" w:hint="eastAsia"/>
          <w:kern w:val="0"/>
          <w:szCs w:val="32"/>
        </w:rPr>
        <w:t>（</w:t>
      </w:r>
      <w:r>
        <w:rPr>
          <w:rFonts w:ascii="仿宋_GB2312" w:eastAsia="仿宋_GB2312" w:hAnsi="微软雅黑" w:cs="宋体" w:hint="eastAsia"/>
          <w:kern w:val="0"/>
          <w:szCs w:val="32"/>
        </w:rPr>
        <w:t>5</w:t>
      </w:r>
      <w:r>
        <w:rPr>
          <w:rFonts w:ascii="仿宋_GB2312" w:eastAsia="仿宋_GB2312" w:hAnsi="微软雅黑" w:cs="宋体" w:hint="eastAsia"/>
          <w:kern w:val="0"/>
          <w:szCs w:val="32"/>
        </w:rPr>
        <w:t>）近五年考核表：</w:t>
      </w:r>
      <w:r>
        <w:rPr>
          <w:rFonts w:ascii="仿宋_GB2312" w:eastAsia="仿宋_GB2312" w:hAnsi="微软雅黑" w:cs="宋体" w:hint="eastAsia"/>
          <w:b/>
          <w:bCs/>
          <w:kern w:val="0"/>
          <w:szCs w:val="32"/>
        </w:rPr>
        <w:t>“评审申报材料”</w:t>
      </w:r>
      <w:r>
        <w:rPr>
          <w:rFonts w:ascii="Arial" w:eastAsia="仿宋_GB2312" w:hAnsi="Arial" w:cs="Arial"/>
          <w:b/>
          <w:bCs/>
          <w:kern w:val="0"/>
          <w:szCs w:val="32"/>
        </w:rPr>
        <w:t>→</w:t>
      </w:r>
      <w:r>
        <w:rPr>
          <w:rFonts w:ascii="仿宋_GB2312" w:eastAsia="仿宋_GB2312" w:hAnsi="微软雅黑" w:cs="宋体" w:hint="eastAsia"/>
          <w:b/>
          <w:bCs/>
          <w:kern w:val="0"/>
          <w:szCs w:val="32"/>
        </w:rPr>
        <w:t>“年度考核材料”。</w:t>
      </w:r>
    </w:p>
    <w:p w:rsidR="00442DC7" w:rsidRDefault="00B55AE7">
      <w:pPr>
        <w:spacing w:line="520" w:lineRule="exact"/>
        <w:ind w:firstLineChars="200" w:firstLine="632"/>
        <w:rPr>
          <w:rFonts w:ascii="仿宋_GB2312" w:eastAsia="仿宋_GB2312" w:hAnsi="微软雅黑" w:cs="宋体"/>
          <w:b/>
          <w:bCs/>
          <w:kern w:val="0"/>
          <w:szCs w:val="32"/>
        </w:rPr>
      </w:pPr>
      <w:r>
        <w:rPr>
          <w:rFonts w:ascii="仿宋_GB2312" w:eastAsia="仿宋_GB2312" w:hAnsi="微软雅黑" w:cs="宋体" w:hint="eastAsia"/>
          <w:kern w:val="0"/>
          <w:szCs w:val="32"/>
        </w:rPr>
        <w:t>（</w:t>
      </w:r>
      <w:r>
        <w:rPr>
          <w:rFonts w:ascii="仿宋_GB2312" w:eastAsia="仿宋_GB2312" w:hAnsi="微软雅黑" w:cs="宋体" w:hint="eastAsia"/>
          <w:kern w:val="0"/>
          <w:szCs w:val="32"/>
        </w:rPr>
        <w:t>6</w:t>
      </w:r>
      <w:r>
        <w:rPr>
          <w:rFonts w:ascii="仿宋_GB2312" w:eastAsia="仿宋_GB2312" w:hAnsi="微软雅黑" w:cs="宋体" w:hint="eastAsia"/>
          <w:kern w:val="0"/>
          <w:szCs w:val="32"/>
        </w:rPr>
        <w:t>）继续教育证书：</w:t>
      </w:r>
      <w:r>
        <w:rPr>
          <w:rFonts w:ascii="仿宋_GB2312" w:eastAsia="仿宋_GB2312" w:hAnsi="微软雅黑" w:cs="宋体" w:hint="eastAsia"/>
          <w:b/>
          <w:bCs/>
          <w:kern w:val="0"/>
          <w:szCs w:val="32"/>
        </w:rPr>
        <w:t>“评审申报材料”</w:t>
      </w:r>
      <w:r>
        <w:rPr>
          <w:rFonts w:ascii="Arial" w:eastAsia="仿宋_GB2312" w:hAnsi="Arial" w:cs="Arial"/>
          <w:b/>
          <w:bCs/>
          <w:kern w:val="0"/>
          <w:szCs w:val="32"/>
        </w:rPr>
        <w:t>→</w:t>
      </w:r>
      <w:r w:rsidR="00A61CD3">
        <w:rPr>
          <w:rFonts w:ascii="仿宋_GB2312" w:eastAsia="仿宋_GB2312" w:hAnsi="微软雅黑" w:cs="宋体" w:hint="eastAsia"/>
          <w:b/>
          <w:bCs/>
          <w:kern w:val="0"/>
          <w:szCs w:val="32"/>
        </w:rPr>
        <w:t>近5</w:t>
      </w:r>
      <w:r>
        <w:rPr>
          <w:rFonts w:ascii="仿宋_GB2312" w:eastAsia="仿宋_GB2312" w:hAnsi="微软雅黑" w:cs="宋体" w:hint="eastAsia"/>
          <w:b/>
          <w:bCs/>
          <w:kern w:val="0"/>
          <w:szCs w:val="32"/>
        </w:rPr>
        <w:t>年</w:t>
      </w:r>
      <w:r>
        <w:rPr>
          <w:rFonts w:ascii="仿宋_GB2312" w:eastAsia="仿宋_GB2312" w:hAnsi="微软雅黑" w:cs="宋体" w:hint="eastAsia"/>
          <w:b/>
          <w:bCs/>
          <w:kern w:val="0"/>
          <w:szCs w:val="32"/>
        </w:rPr>
        <w:t>参加的继续教育培训证书”。</w:t>
      </w:r>
    </w:p>
    <w:p w:rsidR="00442DC7" w:rsidRDefault="00B55AE7">
      <w:pPr>
        <w:spacing w:line="520" w:lineRule="exact"/>
        <w:ind w:firstLineChars="200" w:firstLine="632"/>
        <w:rPr>
          <w:rFonts w:ascii="仿宋_GB2312" w:eastAsia="仿宋_GB2312" w:hAnsi="微软雅黑" w:cs="宋体"/>
          <w:b/>
          <w:bCs/>
          <w:kern w:val="0"/>
          <w:szCs w:val="32"/>
        </w:rPr>
      </w:pPr>
      <w:r>
        <w:rPr>
          <w:rFonts w:ascii="仿宋_GB2312" w:eastAsia="仿宋_GB2312" w:hAnsi="微软雅黑" w:cs="宋体" w:hint="eastAsia"/>
          <w:kern w:val="0"/>
          <w:szCs w:val="32"/>
        </w:rPr>
        <w:t>（</w:t>
      </w:r>
      <w:r>
        <w:rPr>
          <w:rFonts w:ascii="仿宋_GB2312" w:eastAsia="仿宋_GB2312" w:hAnsi="微软雅黑" w:cs="宋体" w:hint="eastAsia"/>
          <w:kern w:val="0"/>
          <w:szCs w:val="32"/>
        </w:rPr>
        <w:t>7</w:t>
      </w:r>
      <w:r>
        <w:rPr>
          <w:rFonts w:ascii="仿宋_GB2312" w:eastAsia="仿宋_GB2312" w:hAnsi="微软雅黑" w:cs="宋体" w:hint="eastAsia"/>
          <w:kern w:val="0"/>
          <w:szCs w:val="32"/>
        </w:rPr>
        <w:t>）任现专业技术职务以来的获奖证书：</w:t>
      </w:r>
      <w:r>
        <w:rPr>
          <w:rFonts w:ascii="仿宋_GB2312" w:eastAsia="仿宋_GB2312" w:hAnsi="微软雅黑" w:cs="宋体" w:hint="eastAsia"/>
          <w:b/>
          <w:bCs/>
          <w:kern w:val="0"/>
          <w:szCs w:val="32"/>
        </w:rPr>
        <w:t>“评审申报材料”</w:t>
      </w:r>
      <w:r>
        <w:rPr>
          <w:rFonts w:ascii="仿宋_GB2312" w:eastAsia="仿宋_GB2312" w:hAnsi="微软雅黑" w:cs="宋体" w:hint="eastAsia"/>
          <w:b/>
          <w:bCs/>
          <w:kern w:val="0"/>
          <w:szCs w:val="32"/>
        </w:rPr>
        <w:t xml:space="preserve"> </w:t>
      </w:r>
      <w:r>
        <w:rPr>
          <w:rFonts w:ascii="Arial" w:eastAsia="仿宋_GB2312" w:hAnsi="Arial" w:cs="Arial"/>
          <w:b/>
          <w:bCs/>
          <w:kern w:val="0"/>
          <w:szCs w:val="32"/>
        </w:rPr>
        <w:t>→</w:t>
      </w:r>
      <w:r>
        <w:rPr>
          <w:rFonts w:ascii="仿宋_GB2312" w:eastAsia="仿宋_GB2312" w:hAnsi="微软雅黑" w:cs="宋体" w:hint="eastAsia"/>
          <w:b/>
          <w:bCs/>
          <w:kern w:val="0"/>
          <w:szCs w:val="32"/>
        </w:rPr>
        <w:t>“任现职以来获得的专业奖励证书”。</w:t>
      </w:r>
      <w:r>
        <w:rPr>
          <w:rFonts w:ascii="仿宋_GB2312" w:eastAsia="仿宋_GB2312" w:hAnsi="微软雅黑" w:cs="宋体" w:hint="eastAsia"/>
          <w:b/>
          <w:bCs/>
          <w:kern w:val="0"/>
          <w:szCs w:val="32"/>
        </w:rPr>
        <w:t xml:space="preserve"> </w:t>
      </w:r>
    </w:p>
    <w:p w:rsidR="00442DC7" w:rsidRDefault="00B55AE7">
      <w:pPr>
        <w:spacing w:line="520" w:lineRule="exact"/>
        <w:ind w:firstLineChars="200" w:firstLine="632"/>
        <w:rPr>
          <w:rFonts w:ascii="仿宋_GB2312" w:eastAsia="仿宋_GB2312" w:hAnsi="微软雅黑" w:cs="宋体"/>
          <w:b/>
          <w:bCs/>
          <w:kern w:val="0"/>
          <w:szCs w:val="32"/>
        </w:rPr>
      </w:pPr>
      <w:r>
        <w:rPr>
          <w:rFonts w:ascii="仿宋_GB2312" w:eastAsia="仿宋_GB2312" w:hAnsi="微软雅黑" w:cs="宋体" w:hint="eastAsia"/>
          <w:kern w:val="0"/>
          <w:szCs w:val="32"/>
        </w:rPr>
        <w:t>（</w:t>
      </w:r>
      <w:r>
        <w:rPr>
          <w:rFonts w:ascii="仿宋_GB2312" w:eastAsia="仿宋_GB2312" w:hAnsi="微软雅黑" w:cs="宋体" w:hint="eastAsia"/>
          <w:kern w:val="0"/>
          <w:szCs w:val="32"/>
        </w:rPr>
        <w:t>8</w:t>
      </w:r>
      <w:r>
        <w:rPr>
          <w:rFonts w:ascii="仿宋_GB2312" w:eastAsia="仿宋_GB2312" w:hAnsi="微软雅黑" w:cs="宋体" w:hint="eastAsia"/>
          <w:kern w:val="0"/>
          <w:szCs w:val="32"/>
        </w:rPr>
        <w:t>）能反映或代表申报人任现职以来最高水平的代表作品：</w:t>
      </w:r>
      <w:r>
        <w:rPr>
          <w:rFonts w:ascii="仿宋_GB2312" w:eastAsia="仿宋_GB2312" w:hAnsi="微软雅黑" w:cs="宋体" w:hint="eastAsia"/>
          <w:kern w:val="0"/>
          <w:szCs w:val="32"/>
        </w:rPr>
        <w:t xml:space="preserve"> </w:t>
      </w:r>
      <w:r>
        <w:rPr>
          <w:rFonts w:ascii="仿宋_GB2312" w:eastAsia="仿宋_GB2312" w:hAnsi="微软雅黑" w:cs="宋体" w:hint="eastAsia"/>
          <w:b/>
          <w:bCs/>
          <w:kern w:val="0"/>
          <w:szCs w:val="32"/>
        </w:rPr>
        <w:t>“评审申报材料”</w:t>
      </w:r>
      <w:r>
        <w:rPr>
          <w:rFonts w:ascii="Arial" w:eastAsia="仿宋_GB2312" w:hAnsi="Arial" w:cs="Arial"/>
          <w:b/>
          <w:bCs/>
          <w:kern w:val="0"/>
          <w:szCs w:val="32"/>
        </w:rPr>
        <w:t>→</w:t>
      </w:r>
      <w:r>
        <w:rPr>
          <w:rFonts w:ascii="仿宋_GB2312" w:eastAsia="仿宋_GB2312" w:hAnsi="微软雅黑" w:cs="宋体" w:hint="eastAsia"/>
          <w:b/>
          <w:bCs/>
          <w:kern w:val="0"/>
          <w:szCs w:val="32"/>
        </w:rPr>
        <w:t>“反映个人专业工作业绩的材料”。</w:t>
      </w:r>
      <w:r>
        <w:rPr>
          <w:rFonts w:ascii="仿宋_GB2312" w:eastAsia="仿宋_GB2312" w:hAnsi="微软雅黑" w:cs="宋体" w:hint="eastAsia"/>
          <w:b/>
          <w:bCs/>
          <w:kern w:val="0"/>
          <w:szCs w:val="32"/>
        </w:rPr>
        <w:t xml:space="preserve"> </w:t>
      </w:r>
    </w:p>
    <w:p w:rsidR="00442DC7" w:rsidRDefault="00B55AE7">
      <w:pPr>
        <w:spacing w:line="520" w:lineRule="exact"/>
        <w:ind w:firstLineChars="200" w:firstLine="632"/>
        <w:rPr>
          <w:rFonts w:ascii="仿宋_GB2312" w:eastAsia="仿宋_GB2312" w:hAnsi="微软雅黑" w:cs="宋体"/>
          <w:kern w:val="0"/>
          <w:szCs w:val="32"/>
        </w:rPr>
      </w:pPr>
      <w:r>
        <w:rPr>
          <w:rFonts w:ascii="仿宋_GB2312" w:eastAsia="仿宋_GB2312" w:hAnsi="微软雅黑" w:cs="宋体" w:hint="eastAsia"/>
          <w:kern w:val="0"/>
          <w:szCs w:val="32"/>
        </w:rPr>
        <w:t>（</w:t>
      </w:r>
      <w:r>
        <w:rPr>
          <w:rFonts w:ascii="仿宋_GB2312" w:eastAsia="仿宋_GB2312" w:hAnsi="微软雅黑" w:cs="宋体" w:hint="eastAsia"/>
          <w:kern w:val="0"/>
          <w:szCs w:val="32"/>
        </w:rPr>
        <w:t>9</w:t>
      </w:r>
      <w:r>
        <w:rPr>
          <w:rFonts w:ascii="仿宋_GB2312" w:eastAsia="仿宋_GB2312" w:hAnsi="微软雅黑" w:cs="宋体" w:hint="eastAsia"/>
          <w:kern w:val="0"/>
          <w:szCs w:val="32"/>
        </w:rPr>
        <w:t>）参评论文相关检索资料：</w:t>
      </w:r>
      <w:r>
        <w:rPr>
          <w:rFonts w:ascii="仿宋_GB2312" w:eastAsia="仿宋_GB2312" w:hAnsi="微软雅黑" w:cs="宋体" w:hint="eastAsia"/>
          <w:b/>
          <w:bCs/>
          <w:kern w:val="0"/>
          <w:szCs w:val="32"/>
        </w:rPr>
        <w:t>“评审申报材料”</w:t>
      </w:r>
      <w:r>
        <w:rPr>
          <w:rFonts w:ascii="Arial" w:eastAsia="仿宋_GB2312" w:hAnsi="Arial" w:cs="Arial"/>
          <w:b/>
          <w:bCs/>
          <w:kern w:val="0"/>
          <w:szCs w:val="32"/>
        </w:rPr>
        <w:t>→</w:t>
      </w:r>
      <w:r>
        <w:rPr>
          <w:rFonts w:ascii="仿宋_GB2312" w:eastAsia="仿宋_GB2312" w:hAnsi="微软雅黑" w:cs="宋体" w:hint="eastAsia"/>
          <w:b/>
          <w:bCs/>
          <w:kern w:val="0"/>
          <w:szCs w:val="32"/>
        </w:rPr>
        <w:t>“专业论文论著”。</w:t>
      </w:r>
    </w:p>
    <w:p w:rsidR="00442DC7" w:rsidRDefault="00B55AE7">
      <w:pPr>
        <w:spacing w:line="520" w:lineRule="exact"/>
        <w:ind w:firstLineChars="200" w:firstLine="632"/>
        <w:rPr>
          <w:rFonts w:ascii="仿宋_GB2312" w:eastAsia="仿宋_GB2312" w:hAnsi="微软雅黑" w:cs="宋体"/>
          <w:kern w:val="0"/>
          <w:szCs w:val="32"/>
        </w:rPr>
      </w:pPr>
      <w:r>
        <w:rPr>
          <w:rFonts w:ascii="仿宋_GB2312" w:eastAsia="仿宋_GB2312" w:hAnsi="微软雅黑" w:cs="宋体" w:hint="eastAsia"/>
          <w:kern w:val="0"/>
          <w:szCs w:val="32"/>
        </w:rPr>
        <w:t>（</w:t>
      </w:r>
      <w:r>
        <w:rPr>
          <w:rFonts w:ascii="仿宋_GB2312" w:eastAsia="仿宋_GB2312" w:hAnsi="微软雅黑" w:cs="宋体" w:hint="eastAsia"/>
          <w:kern w:val="0"/>
          <w:szCs w:val="32"/>
        </w:rPr>
        <w:t>10</w:t>
      </w:r>
      <w:r>
        <w:rPr>
          <w:rFonts w:ascii="仿宋_GB2312" w:eastAsia="仿宋_GB2312" w:hAnsi="微软雅黑" w:cs="宋体" w:hint="eastAsia"/>
          <w:kern w:val="0"/>
          <w:szCs w:val="32"/>
        </w:rPr>
        <w:t>）个人业务自传：</w:t>
      </w:r>
      <w:r>
        <w:rPr>
          <w:rFonts w:ascii="仿宋_GB2312" w:eastAsia="仿宋_GB2312" w:hAnsi="微软雅黑" w:cs="宋体" w:hint="eastAsia"/>
          <w:b/>
          <w:bCs/>
          <w:kern w:val="0"/>
          <w:szCs w:val="32"/>
        </w:rPr>
        <w:t>“任期内专业技术业绩与成果报告”。</w:t>
      </w:r>
      <w:r>
        <w:rPr>
          <w:rFonts w:ascii="仿宋_GB2312" w:eastAsia="仿宋_GB2312" w:hAnsi="微软雅黑" w:cs="宋体" w:hint="eastAsia"/>
          <w:b/>
          <w:bCs/>
          <w:kern w:val="0"/>
          <w:szCs w:val="32"/>
        </w:rPr>
        <w:t xml:space="preserve"> </w:t>
      </w:r>
    </w:p>
    <w:p w:rsidR="00442DC7" w:rsidRDefault="00B55AE7">
      <w:pPr>
        <w:spacing w:line="520" w:lineRule="exact"/>
        <w:ind w:firstLineChars="200" w:firstLine="632"/>
        <w:rPr>
          <w:rFonts w:ascii="楷体_GB2312" w:eastAsia="楷体_GB2312" w:hAnsi="楷体_GB2312" w:cs="楷体_GB2312"/>
          <w:kern w:val="0"/>
          <w:szCs w:val="32"/>
        </w:rPr>
      </w:pPr>
      <w:r>
        <w:rPr>
          <w:rFonts w:ascii="楷体_GB2312" w:eastAsia="楷体_GB2312" w:hAnsi="楷体_GB2312" w:cs="楷体_GB2312" w:hint="eastAsia"/>
          <w:kern w:val="0"/>
          <w:szCs w:val="32"/>
        </w:rPr>
        <w:t>（三）完成信息填写、材料上传后，点击“完成并送审”，</w:t>
      </w:r>
      <w:r>
        <w:rPr>
          <w:rFonts w:ascii="楷体_GB2312" w:eastAsia="楷体_GB2312" w:hAnsi="楷体_GB2312" w:cs="楷体_GB2312" w:hint="eastAsia"/>
          <w:kern w:val="0"/>
          <w:szCs w:val="32"/>
        </w:rPr>
        <w:t xml:space="preserve"> </w:t>
      </w:r>
      <w:r>
        <w:rPr>
          <w:rFonts w:ascii="楷体_GB2312" w:eastAsia="楷体_GB2312" w:hAnsi="楷体_GB2312" w:cs="楷体_GB2312" w:hint="eastAsia"/>
          <w:kern w:val="0"/>
          <w:szCs w:val="32"/>
        </w:rPr>
        <w:t>提交审核。</w:t>
      </w:r>
    </w:p>
    <w:p w:rsidR="00442DC7" w:rsidRDefault="00B55AE7">
      <w:pPr>
        <w:spacing w:line="520" w:lineRule="exact"/>
        <w:ind w:firstLineChars="200" w:firstLine="632"/>
        <w:rPr>
          <w:rFonts w:ascii="黑体" w:eastAsia="黑体" w:hAnsi="黑体" w:cs="黑体"/>
          <w:kern w:val="0"/>
          <w:szCs w:val="32"/>
        </w:rPr>
      </w:pPr>
      <w:r>
        <w:rPr>
          <w:rFonts w:ascii="黑体" w:eastAsia="黑体" w:hAnsi="黑体" w:cs="黑体" w:hint="eastAsia"/>
          <w:kern w:val="0"/>
          <w:szCs w:val="32"/>
        </w:rPr>
        <w:t>四、委托评审函上传要求及路径</w:t>
      </w:r>
    </w:p>
    <w:p w:rsidR="00442DC7" w:rsidRDefault="00B55AE7">
      <w:pPr>
        <w:spacing w:line="520" w:lineRule="exact"/>
        <w:ind w:firstLineChars="200" w:firstLine="632"/>
        <w:rPr>
          <w:rFonts w:ascii="仿宋_GB2312" w:eastAsia="仿宋_GB2312" w:hAnsi="仿宋_GB2312" w:cs="仿宋_GB2312"/>
          <w:b/>
          <w:bCs/>
          <w:kern w:val="0"/>
          <w:szCs w:val="32"/>
        </w:rPr>
      </w:pPr>
      <w:r>
        <w:rPr>
          <w:rFonts w:ascii="仿宋_GB2312" w:eastAsia="仿宋_GB2312" w:hAnsi="仿宋_GB2312" w:cs="仿宋_GB2312" w:hint="eastAsia"/>
          <w:kern w:val="0"/>
          <w:szCs w:val="32"/>
        </w:rPr>
        <w:t>委托评审函由各区县、开发区人力资源和社会保障部门（职改）部门或</w:t>
      </w:r>
      <w:r>
        <w:rPr>
          <w:rFonts w:ascii="仿宋_GB2312" w:eastAsia="仿宋_GB2312" w:hAnsi="微软雅黑" w:cs="宋体" w:hint="eastAsia"/>
          <w:kern w:val="0"/>
          <w:szCs w:val="32"/>
        </w:rPr>
        <w:t>市级各部门组织人事部门（职改部门）</w:t>
      </w:r>
      <w:r>
        <w:rPr>
          <w:rFonts w:ascii="仿宋_GB2312" w:eastAsia="仿宋_GB2312" w:hAnsi="仿宋_GB2312" w:cs="仿宋_GB2312" w:hint="eastAsia"/>
          <w:kern w:val="0"/>
          <w:szCs w:val="32"/>
        </w:rPr>
        <w:t>上传。路径：</w:t>
      </w:r>
      <w:r>
        <w:rPr>
          <w:rFonts w:ascii="仿宋_GB2312" w:eastAsia="仿宋_GB2312" w:hAnsi="仿宋_GB2312" w:cs="仿宋_GB2312" w:hint="eastAsia"/>
          <w:b/>
          <w:bCs/>
          <w:kern w:val="0"/>
          <w:szCs w:val="32"/>
        </w:rPr>
        <w:t>“单位审核送审”</w:t>
      </w:r>
      <w:r>
        <w:rPr>
          <w:rFonts w:ascii="Arial" w:eastAsia="仿宋_GB2312" w:hAnsi="Arial" w:cs="Arial"/>
          <w:b/>
          <w:bCs/>
          <w:kern w:val="0"/>
          <w:szCs w:val="32"/>
        </w:rPr>
        <w:t>→</w:t>
      </w:r>
      <w:r>
        <w:rPr>
          <w:rFonts w:ascii="仿宋_GB2312" w:eastAsia="仿宋_GB2312" w:hAnsi="仿宋_GB2312" w:cs="仿宋_GB2312" w:hint="eastAsia"/>
          <w:b/>
          <w:bCs/>
          <w:kern w:val="0"/>
          <w:szCs w:val="32"/>
        </w:rPr>
        <w:t>“上传委托推荐评审函”。</w:t>
      </w:r>
    </w:p>
    <w:p w:rsidR="00442DC7" w:rsidRDefault="00442DC7">
      <w:pPr>
        <w:pStyle w:val="a5"/>
        <w:snapToGrid w:val="0"/>
        <w:spacing w:line="500" w:lineRule="exact"/>
        <w:ind w:rightChars="77" w:right="243"/>
        <w:rPr>
          <w:rFonts w:ascii="仿宋_GB2312" w:eastAsia="仿宋_GB2312" w:hAnsi="仿宋_GB2312" w:cs="仿宋_GB2312"/>
          <w:color w:val="FF0000"/>
          <w:sz w:val="32"/>
          <w:szCs w:val="32"/>
        </w:rPr>
      </w:pPr>
    </w:p>
    <w:sectPr w:rsidR="00442DC7" w:rsidSect="00425318">
      <w:footerReference w:type="even" r:id="rId10"/>
      <w:footerReference w:type="default" r:id="rId11"/>
      <w:pgSz w:w="11906" w:h="16838"/>
      <w:pgMar w:top="1758" w:right="1247" w:bottom="1361" w:left="1247" w:header="851" w:footer="1588" w:gutter="0"/>
      <w:pgNumType w:fmt="numberInDash"/>
      <w:cols w:space="425"/>
      <w:docGrid w:type="linesAndChars" w:linePitch="579" w:charSpace="-84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5AE7" w:rsidRDefault="00B55AE7" w:rsidP="00442DC7">
      <w:r>
        <w:separator/>
      </w:r>
    </w:p>
  </w:endnote>
  <w:endnote w:type="continuationSeparator" w:id="1">
    <w:p w:rsidR="00B55AE7" w:rsidRDefault="00B55AE7" w:rsidP="00442D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script"/>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C7" w:rsidRDefault="00442DC7">
    <w:pPr>
      <w:pStyle w:val="a7"/>
      <w:framePr w:wrap="around" w:vAnchor="text" w:hAnchor="margin" w:xAlign="outside" w:y="1"/>
      <w:rPr>
        <w:rStyle w:val="aa"/>
        <w:rFonts w:ascii="仿宋_GB2312" w:eastAsia="仿宋_GB2312"/>
        <w:sz w:val="30"/>
        <w:szCs w:val="30"/>
      </w:rPr>
    </w:pPr>
    <w:r>
      <w:rPr>
        <w:rStyle w:val="aa"/>
        <w:rFonts w:ascii="仿宋_GB2312" w:eastAsia="仿宋_GB2312" w:hint="eastAsia"/>
        <w:sz w:val="30"/>
        <w:szCs w:val="30"/>
      </w:rPr>
      <w:fldChar w:fldCharType="begin"/>
    </w:r>
    <w:r w:rsidR="00B55AE7">
      <w:rPr>
        <w:rStyle w:val="aa"/>
        <w:rFonts w:ascii="仿宋_GB2312" w:eastAsia="仿宋_GB2312" w:hint="eastAsia"/>
        <w:sz w:val="30"/>
        <w:szCs w:val="30"/>
      </w:rPr>
      <w:instrText xml:space="preserve">PAGE  </w:instrText>
    </w:r>
    <w:r>
      <w:rPr>
        <w:rStyle w:val="aa"/>
        <w:rFonts w:ascii="仿宋_GB2312" w:eastAsia="仿宋_GB2312" w:hint="eastAsia"/>
        <w:sz w:val="30"/>
        <w:szCs w:val="30"/>
      </w:rPr>
      <w:fldChar w:fldCharType="separate"/>
    </w:r>
    <w:r w:rsidR="00B55AE7">
      <w:rPr>
        <w:rStyle w:val="aa"/>
        <w:rFonts w:ascii="仿宋_GB2312" w:eastAsia="仿宋_GB2312"/>
        <w:sz w:val="30"/>
        <w:szCs w:val="30"/>
      </w:rPr>
      <w:t>- 6 -</w:t>
    </w:r>
    <w:r>
      <w:rPr>
        <w:rStyle w:val="aa"/>
        <w:rFonts w:ascii="仿宋_GB2312" w:eastAsia="仿宋_GB2312" w:hint="eastAsia"/>
        <w:sz w:val="30"/>
        <w:szCs w:val="30"/>
      </w:rPr>
      <w:fldChar w:fldCharType="end"/>
    </w:r>
  </w:p>
  <w:p w:rsidR="00442DC7" w:rsidRDefault="00442DC7">
    <w:pPr>
      <w:pStyle w:val="a7"/>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2DC7" w:rsidRDefault="00442DC7">
    <w:pPr>
      <w:pStyle w:val="a7"/>
      <w:ind w:right="360" w:firstLine="360"/>
    </w:pPr>
    <w:r>
      <w:pict>
        <v:shapetype id="_x0000_t202" coordsize="21600,21600" o:spt="202" path="m,l,21600r21600,l21600,xe">
          <v:stroke joinstyle="miter"/>
          <v:path gradientshapeok="t" o:connecttype="rect"/>
        </v:shapetype>
        <v:shape id="_x0000_s4099" type="#_x0000_t202" style="position:absolute;left:0;text-align:left;margin-left:104pt;margin-top:0;width:2in;height:2in;z-index:251659264;mso-wrap-style:none;mso-position-horizontal:outside;mso-position-horizontal-relative:margin" filled="f" stroked="f">
          <v:textbox style="mso-fit-shape-to-text:t" inset="0,0,0,0">
            <w:txbxContent>
              <w:p w:rsidR="00442DC7" w:rsidRDefault="00442DC7">
                <w:pPr>
                  <w:pStyle w:val="a7"/>
                </w:pPr>
                <w:r>
                  <w:fldChar w:fldCharType="begin"/>
                </w:r>
                <w:r w:rsidR="00B55AE7">
                  <w:instrText xml:space="preserve"> PAGE  \* MERGEFORMAT </w:instrText>
                </w:r>
                <w:r>
                  <w:fldChar w:fldCharType="separate"/>
                </w:r>
                <w:r w:rsidR="00A61CD3">
                  <w:rPr>
                    <w:noProof/>
                  </w:rPr>
                  <w:t>- 1 -</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5AE7" w:rsidRDefault="00B55AE7" w:rsidP="00442DC7">
      <w:r>
        <w:separator/>
      </w:r>
    </w:p>
  </w:footnote>
  <w:footnote w:type="continuationSeparator" w:id="1">
    <w:p w:rsidR="00B55AE7" w:rsidRDefault="00B55AE7" w:rsidP="00442D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C41C644"/>
    <w:multiLevelType w:val="singleLevel"/>
    <w:tmpl w:val="DC41C644"/>
    <w:lvl w:ilvl="0">
      <w:start w:val="1"/>
      <w:numFmt w:val="chineseCounting"/>
      <w:suff w:val="nothing"/>
      <w:lvlText w:val="（%1）"/>
      <w:lvlJc w:val="left"/>
      <w:rPr>
        <w:rFonts w:hint="eastAsia"/>
      </w:rPr>
    </w:lvl>
  </w:abstractNum>
  <w:abstractNum w:abstractNumId="1">
    <w:nsid w:val="E50F02EB"/>
    <w:multiLevelType w:val="singleLevel"/>
    <w:tmpl w:val="E50F02EB"/>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ttachedTemplate r:id="rId1"/>
  <w:defaultTabStop w:val="425"/>
  <w:drawingGridHorizontalSpacing w:val="158"/>
  <w:drawingGridVerticalSpacing w:val="579"/>
  <w:noPunctuationKerning/>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
  <w:docVars>
    <w:docVar w:name="commondata" w:val="eyJoZGlkIjoiODE1MzM0ZDBhZDQwZGNmOGUyNTAzYzBlZTlmNDZhNmIifQ=="/>
  </w:docVars>
  <w:rsids>
    <w:rsidRoot w:val="00B71870"/>
    <w:rsid w:val="00003FDD"/>
    <w:rsid w:val="000143CD"/>
    <w:rsid w:val="000265AF"/>
    <w:rsid w:val="00036E00"/>
    <w:rsid w:val="000466C7"/>
    <w:rsid w:val="00047917"/>
    <w:rsid w:val="0005584A"/>
    <w:rsid w:val="000758CC"/>
    <w:rsid w:val="00083CCB"/>
    <w:rsid w:val="000A0416"/>
    <w:rsid w:val="000A06FA"/>
    <w:rsid w:val="000A492E"/>
    <w:rsid w:val="000A53B8"/>
    <w:rsid w:val="000B4675"/>
    <w:rsid w:val="000B625A"/>
    <w:rsid w:val="000D33BC"/>
    <w:rsid w:val="000F1DD9"/>
    <w:rsid w:val="000F5CF2"/>
    <w:rsid w:val="0010669C"/>
    <w:rsid w:val="00134F2E"/>
    <w:rsid w:val="00134FAF"/>
    <w:rsid w:val="00155283"/>
    <w:rsid w:val="001802F3"/>
    <w:rsid w:val="001B3A4E"/>
    <w:rsid w:val="001B3D83"/>
    <w:rsid w:val="001C01F4"/>
    <w:rsid w:val="001C3EDB"/>
    <w:rsid w:val="001C6706"/>
    <w:rsid w:val="001F0898"/>
    <w:rsid w:val="001F2DF4"/>
    <w:rsid w:val="00202B0D"/>
    <w:rsid w:val="00206CE0"/>
    <w:rsid w:val="002078F0"/>
    <w:rsid w:val="00233D6D"/>
    <w:rsid w:val="00251E47"/>
    <w:rsid w:val="0025295D"/>
    <w:rsid w:val="00261BEC"/>
    <w:rsid w:val="002774F9"/>
    <w:rsid w:val="00285FCE"/>
    <w:rsid w:val="0028717A"/>
    <w:rsid w:val="002B27B4"/>
    <w:rsid w:val="002D5723"/>
    <w:rsid w:val="002E20CD"/>
    <w:rsid w:val="002E5CE4"/>
    <w:rsid w:val="002F48CE"/>
    <w:rsid w:val="003104C1"/>
    <w:rsid w:val="00311C1B"/>
    <w:rsid w:val="003310F2"/>
    <w:rsid w:val="00353E97"/>
    <w:rsid w:val="00354A9C"/>
    <w:rsid w:val="0036757E"/>
    <w:rsid w:val="00370237"/>
    <w:rsid w:val="00372566"/>
    <w:rsid w:val="00376F9F"/>
    <w:rsid w:val="003933E6"/>
    <w:rsid w:val="00395AC2"/>
    <w:rsid w:val="003B29CE"/>
    <w:rsid w:val="003C1967"/>
    <w:rsid w:val="003D60D1"/>
    <w:rsid w:val="003E0EF3"/>
    <w:rsid w:val="003E3589"/>
    <w:rsid w:val="00400554"/>
    <w:rsid w:val="0042282D"/>
    <w:rsid w:val="00425318"/>
    <w:rsid w:val="00426D0A"/>
    <w:rsid w:val="00427C9F"/>
    <w:rsid w:val="00432F2A"/>
    <w:rsid w:val="00442DC7"/>
    <w:rsid w:val="0045619E"/>
    <w:rsid w:val="00467565"/>
    <w:rsid w:val="004B23F5"/>
    <w:rsid w:val="004C7141"/>
    <w:rsid w:val="004E6690"/>
    <w:rsid w:val="005037FE"/>
    <w:rsid w:val="00504C4C"/>
    <w:rsid w:val="0050583E"/>
    <w:rsid w:val="00505B28"/>
    <w:rsid w:val="005169C0"/>
    <w:rsid w:val="00526A0D"/>
    <w:rsid w:val="00533FBD"/>
    <w:rsid w:val="005445C8"/>
    <w:rsid w:val="005460E5"/>
    <w:rsid w:val="0057048D"/>
    <w:rsid w:val="005821C8"/>
    <w:rsid w:val="00583AD8"/>
    <w:rsid w:val="00587BC2"/>
    <w:rsid w:val="005950D1"/>
    <w:rsid w:val="005A1BAB"/>
    <w:rsid w:val="005B5A0F"/>
    <w:rsid w:val="005C4493"/>
    <w:rsid w:val="005D31BA"/>
    <w:rsid w:val="005D69E4"/>
    <w:rsid w:val="005F3318"/>
    <w:rsid w:val="005F5AD6"/>
    <w:rsid w:val="00605212"/>
    <w:rsid w:val="00610E96"/>
    <w:rsid w:val="006116C3"/>
    <w:rsid w:val="0061473C"/>
    <w:rsid w:val="006364A8"/>
    <w:rsid w:val="00636BB6"/>
    <w:rsid w:val="00641C07"/>
    <w:rsid w:val="00643261"/>
    <w:rsid w:val="00684979"/>
    <w:rsid w:val="0069127B"/>
    <w:rsid w:val="006A0B6F"/>
    <w:rsid w:val="006A26B8"/>
    <w:rsid w:val="006B297B"/>
    <w:rsid w:val="006B4AC4"/>
    <w:rsid w:val="006C6F56"/>
    <w:rsid w:val="006E45F6"/>
    <w:rsid w:val="006F3F29"/>
    <w:rsid w:val="007113D9"/>
    <w:rsid w:val="00716034"/>
    <w:rsid w:val="00721791"/>
    <w:rsid w:val="00731835"/>
    <w:rsid w:val="007411EA"/>
    <w:rsid w:val="00767FDF"/>
    <w:rsid w:val="00773532"/>
    <w:rsid w:val="00790813"/>
    <w:rsid w:val="00793146"/>
    <w:rsid w:val="007A7426"/>
    <w:rsid w:val="007B7526"/>
    <w:rsid w:val="007C14DF"/>
    <w:rsid w:val="007C2B07"/>
    <w:rsid w:val="007D3F6A"/>
    <w:rsid w:val="007E7E1A"/>
    <w:rsid w:val="007F1B1B"/>
    <w:rsid w:val="007F1C5D"/>
    <w:rsid w:val="007F451D"/>
    <w:rsid w:val="0083504E"/>
    <w:rsid w:val="00845D2B"/>
    <w:rsid w:val="00882C22"/>
    <w:rsid w:val="008949B1"/>
    <w:rsid w:val="008A0815"/>
    <w:rsid w:val="008E183F"/>
    <w:rsid w:val="008E668B"/>
    <w:rsid w:val="00914FC1"/>
    <w:rsid w:val="009160A1"/>
    <w:rsid w:val="00926BCD"/>
    <w:rsid w:val="009357AA"/>
    <w:rsid w:val="00935F35"/>
    <w:rsid w:val="00937EF8"/>
    <w:rsid w:val="009476C4"/>
    <w:rsid w:val="009566EA"/>
    <w:rsid w:val="009630E7"/>
    <w:rsid w:val="009879BA"/>
    <w:rsid w:val="009A04A1"/>
    <w:rsid w:val="009B35DB"/>
    <w:rsid w:val="009B4A43"/>
    <w:rsid w:val="009C34EF"/>
    <w:rsid w:val="009D2DC9"/>
    <w:rsid w:val="009D470A"/>
    <w:rsid w:val="009D6BF2"/>
    <w:rsid w:val="009D76CB"/>
    <w:rsid w:val="009E2E08"/>
    <w:rsid w:val="009F5602"/>
    <w:rsid w:val="00A01449"/>
    <w:rsid w:val="00A04D43"/>
    <w:rsid w:val="00A2278F"/>
    <w:rsid w:val="00A249DC"/>
    <w:rsid w:val="00A25BD1"/>
    <w:rsid w:val="00A2797D"/>
    <w:rsid w:val="00A31D17"/>
    <w:rsid w:val="00A320A1"/>
    <w:rsid w:val="00A364BF"/>
    <w:rsid w:val="00A42EFD"/>
    <w:rsid w:val="00A43CC8"/>
    <w:rsid w:val="00A507BF"/>
    <w:rsid w:val="00A52521"/>
    <w:rsid w:val="00A57EAC"/>
    <w:rsid w:val="00A61CD3"/>
    <w:rsid w:val="00A62037"/>
    <w:rsid w:val="00A70444"/>
    <w:rsid w:val="00A81F9E"/>
    <w:rsid w:val="00A8670C"/>
    <w:rsid w:val="00A87764"/>
    <w:rsid w:val="00A928C8"/>
    <w:rsid w:val="00A93DE3"/>
    <w:rsid w:val="00AA0AE1"/>
    <w:rsid w:val="00AE17C5"/>
    <w:rsid w:val="00B316C1"/>
    <w:rsid w:val="00B32952"/>
    <w:rsid w:val="00B3736A"/>
    <w:rsid w:val="00B55AE7"/>
    <w:rsid w:val="00B60554"/>
    <w:rsid w:val="00B71826"/>
    <w:rsid w:val="00B71870"/>
    <w:rsid w:val="00B85ABA"/>
    <w:rsid w:val="00BB3C80"/>
    <w:rsid w:val="00BB4CE6"/>
    <w:rsid w:val="00BC78B0"/>
    <w:rsid w:val="00BF72B7"/>
    <w:rsid w:val="00C0633A"/>
    <w:rsid w:val="00C07E12"/>
    <w:rsid w:val="00C1599F"/>
    <w:rsid w:val="00C215B4"/>
    <w:rsid w:val="00C22056"/>
    <w:rsid w:val="00C37D38"/>
    <w:rsid w:val="00C836E0"/>
    <w:rsid w:val="00C83F3C"/>
    <w:rsid w:val="00C87391"/>
    <w:rsid w:val="00C92154"/>
    <w:rsid w:val="00C93168"/>
    <w:rsid w:val="00CA0A45"/>
    <w:rsid w:val="00CB6BC7"/>
    <w:rsid w:val="00CC390C"/>
    <w:rsid w:val="00CC6E7F"/>
    <w:rsid w:val="00CD71B1"/>
    <w:rsid w:val="00CF1A59"/>
    <w:rsid w:val="00D315FE"/>
    <w:rsid w:val="00D35728"/>
    <w:rsid w:val="00D404CF"/>
    <w:rsid w:val="00D642FB"/>
    <w:rsid w:val="00D7031C"/>
    <w:rsid w:val="00D716E5"/>
    <w:rsid w:val="00D737D6"/>
    <w:rsid w:val="00D862FF"/>
    <w:rsid w:val="00D87374"/>
    <w:rsid w:val="00DA48F6"/>
    <w:rsid w:val="00DB5F0E"/>
    <w:rsid w:val="00DD11AF"/>
    <w:rsid w:val="00E0189C"/>
    <w:rsid w:val="00E033DA"/>
    <w:rsid w:val="00E07B7C"/>
    <w:rsid w:val="00E47C51"/>
    <w:rsid w:val="00E520EF"/>
    <w:rsid w:val="00E70A09"/>
    <w:rsid w:val="00E73044"/>
    <w:rsid w:val="00E74A33"/>
    <w:rsid w:val="00EC700D"/>
    <w:rsid w:val="00ED56E8"/>
    <w:rsid w:val="00F333C5"/>
    <w:rsid w:val="00F33812"/>
    <w:rsid w:val="00F41A8F"/>
    <w:rsid w:val="00F83982"/>
    <w:rsid w:val="00F92E72"/>
    <w:rsid w:val="00F948B0"/>
    <w:rsid w:val="00FB1E04"/>
    <w:rsid w:val="00FC473D"/>
    <w:rsid w:val="00FC4762"/>
    <w:rsid w:val="00FD4BE0"/>
    <w:rsid w:val="00FE4574"/>
    <w:rsid w:val="00FF0019"/>
    <w:rsid w:val="00FF54A1"/>
    <w:rsid w:val="011127FE"/>
    <w:rsid w:val="016D6EDB"/>
    <w:rsid w:val="016E0389"/>
    <w:rsid w:val="02094D30"/>
    <w:rsid w:val="021215E8"/>
    <w:rsid w:val="02462769"/>
    <w:rsid w:val="02AD388A"/>
    <w:rsid w:val="02AD73E3"/>
    <w:rsid w:val="02CF6C47"/>
    <w:rsid w:val="02FE7B75"/>
    <w:rsid w:val="03456326"/>
    <w:rsid w:val="03726B3A"/>
    <w:rsid w:val="03857BFE"/>
    <w:rsid w:val="039D50A9"/>
    <w:rsid w:val="04194FDF"/>
    <w:rsid w:val="045660F6"/>
    <w:rsid w:val="048108F1"/>
    <w:rsid w:val="0556033E"/>
    <w:rsid w:val="055C1C9D"/>
    <w:rsid w:val="05721B00"/>
    <w:rsid w:val="05C245AC"/>
    <w:rsid w:val="05F66F3B"/>
    <w:rsid w:val="0675423A"/>
    <w:rsid w:val="06956CF7"/>
    <w:rsid w:val="074B061D"/>
    <w:rsid w:val="07C36CE0"/>
    <w:rsid w:val="07D707A3"/>
    <w:rsid w:val="080E4643"/>
    <w:rsid w:val="083076F6"/>
    <w:rsid w:val="089954CA"/>
    <w:rsid w:val="08C720DD"/>
    <w:rsid w:val="09184BA9"/>
    <w:rsid w:val="09216D25"/>
    <w:rsid w:val="094F1F8A"/>
    <w:rsid w:val="09913FCD"/>
    <w:rsid w:val="0998348C"/>
    <w:rsid w:val="099E51FC"/>
    <w:rsid w:val="09B35A9C"/>
    <w:rsid w:val="09D27FE9"/>
    <w:rsid w:val="09E32F20"/>
    <w:rsid w:val="0A033E88"/>
    <w:rsid w:val="0A1A41BA"/>
    <w:rsid w:val="0A34313A"/>
    <w:rsid w:val="0A504EC5"/>
    <w:rsid w:val="0AD179F1"/>
    <w:rsid w:val="0B3068CF"/>
    <w:rsid w:val="0BDD6435"/>
    <w:rsid w:val="0BE35B20"/>
    <w:rsid w:val="0BF02617"/>
    <w:rsid w:val="0C465C5D"/>
    <w:rsid w:val="0C652DCA"/>
    <w:rsid w:val="0CA021C3"/>
    <w:rsid w:val="0CA56EAA"/>
    <w:rsid w:val="0CA94EE5"/>
    <w:rsid w:val="0CDD5606"/>
    <w:rsid w:val="0D935CA8"/>
    <w:rsid w:val="0E3700CD"/>
    <w:rsid w:val="0E393FE6"/>
    <w:rsid w:val="0E6B5012"/>
    <w:rsid w:val="0EA00E9C"/>
    <w:rsid w:val="0EAB0236"/>
    <w:rsid w:val="0EBC137D"/>
    <w:rsid w:val="0EDB36D1"/>
    <w:rsid w:val="0F24420D"/>
    <w:rsid w:val="0F392769"/>
    <w:rsid w:val="0F674825"/>
    <w:rsid w:val="0FD4164C"/>
    <w:rsid w:val="0FEF7BC9"/>
    <w:rsid w:val="101F221D"/>
    <w:rsid w:val="10807DCF"/>
    <w:rsid w:val="108E446C"/>
    <w:rsid w:val="10C114CA"/>
    <w:rsid w:val="1108289C"/>
    <w:rsid w:val="11254427"/>
    <w:rsid w:val="11587363"/>
    <w:rsid w:val="12437F54"/>
    <w:rsid w:val="128558D4"/>
    <w:rsid w:val="129013B9"/>
    <w:rsid w:val="12ED48FC"/>
    <w:rsid w:val="13163287"/>
    <w:rsid w:val="132C7E73"/>
    <w:rsid w:val="134E5F98"/>
    <w:rsid w:val="137D389B"/>
    <w:rsid w:val="13922238"/>
    <w:rsid w:val="13AA6BF6"/>
    <w:rsid w:val="13AF48C4"/>
    <w:rsid w:val="13BD339F"/>
    <w:rsid w:val="14E26394"/>
    <w:rsid w:val="14F8504C"/>
    <w:rsid w:val="152A47AD"/>
    <w:rsid w:val="154E7D0E"/>
    <w:rsid w:val="15A60233"/>
    <w:rsid w:val="15B2372A"/>
    <w:rsid w:val="15BC61B2"/>
    <w:rsid w:val="161E3DCA"/>
    <w:rsid w:val="16483878"/>
    <w:rsid w:val="167E5756"/>
    <w:rsid w:val="16D40706"/>
    <w:rsid w:val="175C5819"/>
    <w:rsid w:val="17872775"/>
    <w:rsid w:val="179D7DF4"/>
    <w:rsid w:val="182C5CCB"/>
    <w:rsid w:val="18350E80"/>
    <w:rsid w:val="187F5BD1"/>
    <w:rsid w:val="18B77B2D"/>
    <w:rsid w:val="192926AD"/>
    <w:rsid w:val="192F7F1A"/>
    <w:rsid w:val="198A51C9"/>
    <w:rsid w:val="19B32E4C"/>
    <w:rsid w:val="19D359A2"/>
    <w:rsid w:val="19E97F68"/>
    <w:rsid w:val="1A2B090F"/>
    <w:rsid w:val="1A331B49"/>
    <w:rsid w:val="1A424857"/>
    <w:rsid w:val="1A5B4414"/>
    <w:rsid w:val="1A5E363F"/>
    <w:rsid w:val="1A822996"/>
    <w:rsid w:val="1A9F3FD5"/>
    <w:rsid w:val="1AA81994"/>
    <w:rsid w:val="1ACA01FD"/>
    <w:rsid w:val="1B15387D"/>
    <w:rsid w:val="1B24680D"/>
    <w:rsid w:val="1B287139"/>
    <w:rsid w:val="1B5A75CE"/>
    <w:rsid w:val="1B5C31C6"/>
    <w:rsid w:val="1B710AC4"/>
    <w:rsid w:val="1B833176"/>
    <w:rsid w:val="1B841856"/>
    <w:rsid w:val="1BBC4957"/>
    <w:rsid w:val="1C461F40"/>
    <w:rsid w:val="1C4D66FA"/>
    <w:rsid w:val="1C5318CC"/>
    <w:rsid w:val="1C967BCD"/>
    <w:rsid w:val="1CB51BC4"/>
    <w:rsid w:val="1CF00366"/>
    <w:rsid w:val="1CF82E1E"/>
    <w:rsid w:val="1D1579B8"/>
    <w:rsid w:val="1D262F6C"/>
    <w:rsid w:val="1DF62CAB"/>
    <w:rsid w:val="1E2E076E"/>
    <w:rsid w:val="1E753D72"/>
    <w:rsid w:val="1E887AEC"/>
    <w:rsid w:val="1E8F716E"/>
    <w:rsid w:val="1ED87758"/>
    <w:rsid w:val="1EF404CD"/>
    <w:rsid w:val="1EF55E07"/>
    <w:rsid w:val="1F1316A4"/>
    <w:rsid w:val="1F33064D"/>
    <w:rsid w:val="1F524357"/>
    <w:rsid w:val="1F8E045B"/>
    <w:rsid w:val="1FC8070C"/>
    <w:rsid w:val="1FC96ADB"/>
    <w:rsid w:val="203768F0"/>
    <w:rsid w:val="20576ECC"/>
    <w:rsid w:val="21437BD5"/>
    <w:rsid w:val="21904D51"/>
    <w:rsid w:val="21C17103"/>
    <w:rsid w:val="21DC25D5"/>
    <w:rsid w:val="21E33776"/>
    <w:rsid w:val="22153F5C"/>
    <w:rsid w:val="22383E91"/>
    <w:rsid w:val="228E549C"/>
    <w:rsid w:val="229B497C"/>
    <w:rsid w:val="22B54191"/>
    <w:rsid w:val="22D442D8"/>
    <w:rsid w:val="231F636F"/>
    <w:rsid w:val="23801BDC"/>
    <w:rsid w:val="23BC6519"/>
    <w:rsid w:val="23E37E30"/>
    <w:rsid w:val="24D113A8"/>
    <w:rsid w:val="25DF4EE3"/>
    <w:rsid w:val="260A3D28"/>
    <w:rsid w:val="260B149C"/>
    <w:rsid w:val="26675626"/>
    <w:rsid w:val="26981E89"/>
    <w:rsid w:val="26B862D4"/>
    <w:rsid w:val="27012CD9"/>
    <w:rsid w:val="278523C9"/>
    <w:rsid w:val="27976D79"/>
    <w:rsid w:val="27994A20"/>
    <w:rsid w:val="27A441D1"/>
    <w:rsid w:val="281C32EB"/>
    <w:rsid w:val="288F5148"/>
    <w:rsid w:val="29AB0DB1"/>
    <w:rsid w:val="29AF4264"/>
    <w:rsid w:val="29C740A3"/>
    <w:rsid w:val="29CD0FA8"/>
    <w:rsid w:val="2A480E8E"/>
    <w:rsid w:val="2A5D1E98"/>
    <w:rsid w:val="2A681876"/>
    <w:rsid w:val="2A7A5470"/>
    <w:rsid w:val="2A894A3F"/>
    <w:rsid w:val="2AC64227"/>
    <w:rsid w:val="2AD72E92"/>
    <w:rsid w:val="2ADB74BF"/>
    <w:rsid w:val="2AE96164"/>
    <w:rsid w:val="2AF93986"/>
    <w:rsid w:val="2B3E5FCE"/>
    <w:rsid w:val="2B515769"/>
    <w:rsid w:val="2B7F7FFC"/>
    <w:rsid w:val="2BB30448"/>
    <w:rsid w:val="2BB3714C"/>
    <w:rsid w:val="2BF07BEE"/>
    <w:rsid w:val="2C032DEB"/>
    <w:rsid w:val="2C687609"/>
    <w:rsid w:val="2C803C44"/>
    <w:rsid w:val="2C916D4A"/>
    <w:rsid w:val="2CD258D6"/>
    <w:rsid w:val="2D064B65"/>
    <w:rsid w:val="2D942A10"/>
    <w:rsid w:val="2DA04A8E"/>
    <w:rsid w:val="2DE64E84"/>
    <w:rsid w:val="2E4A01D5"/>
    <w:rsid w:val="2E6D6959"/>
    <w:rsid w:val="2E87300E"/>
    <w:rsid w:val="2E9517C5"/>
    <w:rsid w:val="2EA17D1B"/>
    <w:rsid w:val="2F006615"/>
    <w:rsid w:val="2F25799D"/>
    <w:rsid w:val="2F91628E"/>
    <w:rsid w:val="2F9877C5"/>
    <w:rsid w:val="2FF3036F"/>
    <w:rsid w:val="3071090D"/>
    <w:rsid w:val="307941B7"/>
    <w:rsid w:val="30AF02AB"/>
    <w:rsid w:val="30EC28F5"/>
    <w:rsid w:val="310163B1"/>
    <w:rsid w:val="31D26882"/>
    <w:rsid w:val="31F46F25"/>
    <w:rsid w:val="321B532B"/>
    <w:rsid w:val="321C4AC0"/>
    <w:rsid w:val="323576DA"/>
    <w:rsid w:val="326B63D2"/>
    <w:rsid w:val="327D55B4"/>
    <w:rsid w:val="32F01CE6"/>
    <w:rsid w:val="33203D9B"/>
    <w:rsid w:val="332341E2"/>
    <w:rsid w:val="33275DB6"/>
    <w:rsid w:val="3364685F"/>
    <w:rsid w:val="337771C6"/>
    <w:rsid w:val="339E208F"/>
    <w:rsid w:val="33BF2B52"/>
    <w:rsid w:val="34274FB3"/>
    <w:rsid w:val="34651919"/>
    <w:rsid w:val="34704B76"/>
    <w:rsid w:val="34865E62"/>
    <w:rsid w:val="34D07578"/>
    <w:rsid w:val="35150A2C"/>
    <w:rsid w:val="357F2520"/>
    <w:rsid w:val="358865A8"/>
    <w:rsid w:val="362C61E2"/>
    <w:rsid w:val="36512975"/>
    <w:rsid w:val="36566EB7"/>
    <w:rsid w:val="368A7240"/>
    <w:rsid w:val="36A55D63"/>
    <w:rsid w:val="36CC70E3"/>
    <w:rsid w:val="36D67400"/>
    <w:rsid w:val="36E539A9"/>
    <w:rsid w:val="37362A84"/>
    <w:rsid w:val="377B5031"/>
    <w:rsid w:val="37823AAA"/>
    <w:rsid w:val="382A4968"/>
    <w:rsid w:val="3852536B"/>
    <w:rsid w:val="38621D47"/>
    <w:rsid w:val="387056AC"/>
    <w:rsid w:val="38856804"/>
    <w:rsid w:val="38905167"/>
    <w:rsid w:val="38C452E6"/>
    <w:rsid w:val="391138B4"/>
    <w:rsid w:val="392A2FA0"/>
    <w:rsid w:val="392E175C"/>
    <w:rsid w:val="395158AE"/>
    <w:rsid w:val="397A6897"/>
    <w:rsid w:val="39912785"/>
    <w:rsid w:val="3A700457"/>
    <w:rsid w:val="3A7643D8"/>
    <w:rsid w:val="3AAD014E"/>
    <w:rsid w:val="3AE16FAE"/>
    <w:rsid w:val="3AF1614B"/>
    <w:rsid w:val="3B292704"/>
    <w:rsid w:val="3B470B2E"/>
    <w:rsid w:val="3B5C332E"/>
    <w:rsid w:val="3C313A2C"/>
    <w:rsid w:val="3C35390C"/>
    <w:rsid w:val="3C4C35C1"/>
    <w:rsid w:val="3CCD4443"/>
    <w:rsid w:val="3CE13EC4"/>
    <w:rsid w:val="3CF1190B"/>
    <w:rsid w:val="3D051B9E"/>
    <w:rsid w:val="3D0C505D"/>
    <w:rsid w:val="3D2D49DF"/>
    <w:rsid w:val="3D432D36"/>
    <w:rsid w:val="3DA07B59"/>
    <w:rsid w:val="3EAB17DC"/>
    <w:rsid w:val="3EB434A2"/>
    <w:rsid w:val="3EB92D80"/>
    <w:rsid w:val="3ED66CBF"/>
    <w:rsid w:val="3F191A1D"/>
    <w:rsid w:val="3F555B45"/>
    <w:rsid w:val="3F63274A"/>
    <w:rsid w:val="3F847430"/>
    <w:rsid w:val="405609C6"/>
    <w:rsid w:val="40715D5F"/>
    <w:rsid w:val="40D002B6"/>
    <w:rsid w:val="41301A23"/>
    <w:rsid w:val="41304BE1"/>
    <w:rsid w:val="416C6BE0"/>
    <w:rsid w:val="41B2035D"/>
    <w:rsid w:val="41C84151"/>
    <w:rsid w:val="4237318A"/>
    <w:rsid w:val="424C1B85"/>
    <w:rsid w:val="425860EA"/>
    <w:rsid w:val="425F47FB"/>
    <w:rsid w:val="428A3F5C"/>
    <w:rsid w:val="42CB727E"/>
    <w:rsid w:val="42D81E07"/>
    <w:rsid w:val="42E430DA"/>
    <w:rsid w:val="433107BF"/>
    <w:rsid w:val="43585D46"/>
    <w:rsid w:val="435A1DD1"/>
    <w:rsid w:val="43BF5DCC"/>
    <w:rsid w:val="43CA1AED"/>
    <w:rsid w:val="43CC6BE7"/>
    <w:rsid w:val="43F42532"/>
    <w:rsid w:val="4458584A"/>
    <w:rsid w:val="44593F1C"/>
    <w:rsid w:val="446F531B"/>
    <w:rsid w:val="447227D8"/>
    <w:rsid w:val="447355A1"/>
    <w:rsid w:val="44833A9E"/>
    <w:rsid w:val="448761C9"/>
    <w:rsid w:val="452337C5"/>
    <w:rsid w:val="456C0017"/>
    <w:rsid w:val="458B5113"/>
    <w:rsid w:val="45993910"/>
    <w:rsid w:val="45A559B7"/>
    <w:rsid w:val="46024ACE"/>
    <w:rsid w:val="46026EF8"/>
    <w:rsid w:val="4620129B"/>
    <w:rsid w:val="46206A57"/>
    <w:rsid w:val="4621725A"/>
    <w:rsid w:val="462E13CD"/>
    <w:rsid w:val="465030DB"/>
    <w:rsid w:val="46A73F44"/>
    <w:rsid w:val="46D67BB5"/>
    <w:rsid w:val="46DB0F1E"/>
    <w:rsid w:val="470E3AF9"/>
    <w:rsid w:val="471577BA"/>
    <w:rsid w:val="475205CA"/>
    <w:rsid w:val="47521683"/>
    <w:rsid w:val="4769016F"/>
    <w:rsid w:val="476F688E"/>
    <w:rsid w:val="47A0694E"/>
    <w:rsid w:val="47A109FD"/>
    <w:rsid w:val="47BB7DA1"/>
    <w:rsid w:val="487E3183"/>
    <w:rsid w:val="490E69F5"/>
    <w:rsid w:val="49164D04"/>
    <w:rsid w:val="492926C6"/>
    <w:rsid w:val="4945217F"/>
    <w:rsid w:val="497160DC"/>
    <w:rsid w:val="49897607"/>
    <w:rsid w:val="49DD024B"/>
    <w:rsid w:val="4A62455A"/>
    <w:rsid w:val="4A9309A6"/>
    <w:rsid w:val="4A9F44F9"/>
    <w:rsid w:val="4ABA610D"/>
    <w:rsid w:val="4AC72F30"/>
    <w:rsid w:val="4AE10404"/>
    <w:rsid w:val="4AF52536"/>
    <w:rsid w:val="4B0F669D"/>
    <w:rsid w:val="4B794D44"/>
    <w:rsid w:val="4C196DE5"/>
    <w:rsid w:val="4C1A5318"/>
    <w:rsid w:val="4C27599C"/>
    <w:rsid w:val="4C311020"/>
    <w:rsid w:val="4C581212"/>
    <w:rsid w:val="4C6B7C05"/>
    <w:rsid w:val="4C9A227A"/>
    <w:rsid w:val="4CD80655"/>
    <w:rsid w:val="4CF81289"/>
    <w:rsid w:val="4D225F39"/>
    <w:rsid w:val="4D310019"/>
    <w:rsid w:val="4D955850"/>
    <w:rsid w:val="4DA31DD5"/>
    <w:rsid w:val="4DF12CA5"/>
    <w:rsid w:val="4DF84E99"/>
    <w:rsid w:val="4E08157C"/>
    <w:rsid w:val="4E1B5917"/>
    <w:rsid w:val="4E2760A9"/>
    <w:rsid w:val="4E657CA8"/>
    <w:rsid w:val="4E8C7E14"/>
    <w:rsid w:val="4EF06DA5"/>
    <w:rsid w:val="4FA84B9B"/>
    <w:rsid w:val="506E56DE"/>
    <w:rsid w:val="50B76C96"/>
    <w:rsid w:val="515F6139"/>
    <w:rsid w:val="51E564B7"/>
    <w:rsid w:val="52064FB1"/>
    <w:rsid w:val="529A250C"/>
    <w:rsid w:val="52A50FE7"/>
    <w:rsid w:val="52A54116"/>
    <w:rsid w:val="52FF22AF"/>
    <w:rsid w:val="535F2105"/>
    <w:rsid w:val="537928A8"/>
    <w:rsid w:val="53AF4E91"/>
    <w:rsid w:val="54444ACE"/>
    <w:rsid w:val="544A04E0"/>
    <w:rsid w:val="544A0BBD"/>
    <w:rsid w:val="545A5949"/>
    <w:rsid w:val="54C07683"/>
    <w:rsid w:val="55550D28"/>
    <w:rsid w:val="56347A8A"/>
    <w:rsid w:val="56604D1C"/>
    <w:rsid w:val="56AC6D72"/>
    <w:rsid w:val="56BB57AF"/>
    <w:rsid w:val="56C92351"/>
    <w:rsid w:val="56D44B30"/>
    <w:rsid w:val="57120FB7"/>
    <w:rsid w:val="571A7B15"/>
    <w:rsid w:val="57257A05"/>
    <w:rsid w:val="574F040C"/>
    <w:rsid w:val="57B15107"/>
    <w:rsid w:val="57BB5396"/>
    <w:rsid w:val="57E06927"/>
    <w:rsid w:val="57E15B03"/>
    <w:rsid w:val="57E7261A"/>
    <w:rsid w:val="580B2A11"/>
    <w:rsid w:val="58321FC3"/>
    <w:rsid w:val="58565BAF"/>
    <w:rsid w:val="58674EE9"/>
    <w:rsid w:val="589554BE"/>
    <w:rsid w:val="589F4D02"/>
    <w:rsid w:val="58BC5A63"/>
    <w:rsid w:val="58D06AFB"/>
    <w:rsid w:val="593401D7"/>
    <w:rsid w:val="594729C0"/>
    <w:rsid w:val="59BC0D1C"/>
    <w:rsid w:val="5A043D9C"/>
    <w:rsid w:val="5A0F3CA8"/>
    <w:rsid w:val="5A3C5021"/>
    <w:rsid w:val="5A3E7DE9"/>
    <w:rsid w:val="5A8D11FB"/>
    <w:rsid w:val="5ACA7B95"/>
    <w:rsid w:val="5ADF3BB0"/>
    <w:rsid w:val="5AE6028E"/>
    <w:rsid w:val="5B1D2428"/>
    <w:rsid w:val="5B441C8A"/>
    <w:rsid w:val="5BD84744"/>
    <w:rsid w:val="5BE46432"/>
    <w:rsid w:val="5C0C2DEE"/>
    <w:rsid w:val="5C4D229F"/>
    <w:rsid w:val="5CBD6248"/>
    <w:rsid w:val="5D190048"/>
    <w:rsid w:val="5D192B08"/>
    <w:rsid w:val="5D237E43"/>
    <w:rsid w:val="5D297F63"/>
    <w:rsid w:val="5DDD2188"/>
    <w:rsid w:val="5E090173"/>
    <w:rsid w:val="5E1C7673"/>
    <w:rsid w:val="5E244D50"/>
    <w:rsid w:val="5E42446D"/>
    <w:rsid w:val="5E6C46AB"/>
    <w:rsid w:val="5E6F0067"/>
    <w:rsid w:val="5E9C63B1"/>
    <w:rsid w:val="5E9F1B80"/>
    <w:rsid w:val="5F152670"/>
    <w:rsid w:val="5F7D19AE"/>
    <w:rsid w:val="5FBF648B"/>
    <w:rsid w:val="602E72DD"/>
    <w:rsid w:val="60547DBB"/>
    <w:rsid w:val="607303B9"/>
    <w:rsid w:val="608364D7"/>
    <w:rsid w:val="60A92DC7"/>
    <w:rsid w:val="60DB02F6"/>
    <w:rsid w:val="61312A7E"/>
    <w:rsid w:val="61686087"/>
    <w:rsid w:val="617F791F"/>
    <w:rsid w:val="618A7272"/>
    <w:rsid w:val="61A14265"/>
    <w:rsid w:val="61BE17BE"/>
    <w:rsid w:val="61DD49E4"/>
    <w:rsid w:val="62373489"/>
    <w:rsid w:val="623C294C"/>
    <w:rsid w:val="626219FA"/>
    <w:rsid w:val="628E3BF9"/>
    <w:rsid w:val="62A32B4D"/>
    <w:rsid w:val="62B43B79"/>
    <w:rsid w:val="62C36BDB"/>
    <w:rsid w:val="62DE12E5"/>
    <w:rsid w:val="63055610"/>
    <w:rsid w:val="630839DF"/>
    <w:rsid w:val="630E1ED6"/>
    <w:rsid w:val="634A428B"/>
    <w:rsid w:val="63693A67"/>
    <w:rsid w:val="638324E0"/>
    <w:rsid w:val="63EB6058"/>
    <w:rsid w:val="64424CD1"/>
    <w:rsid w:val="6491085C"/>
    <w:rsid w:val="64A10825"/>
    <w:rsid w:val="64A90B1E"/>
    <w:rsid w:val="64BA7914"/>
    <w:rsid w:val="64D35E3A"/>
    <w:rsid w:val="64F82954"/>
    <w:rsid w:val="658E5007"/>
    <w:rsid w:val="65A34C79"/>
    <w:rsid w:val="65B05D61"/>
    <w:rsid w:val="65B467DE"/>
    <w:rsid w:val="662F050D"/>
    <w:rsid w:val="665F543B"/>
    <w:rsid w:val="66654953"/>
    <w:rsid w:val="66D75675"/>
    <w:rsid w:val="672A3408"/>
    <w:rsid w:val="6739192C"/>
    <w:rsid w:val="67631E77"/>
    <w:rsid w:val="678C7652"/>
    <w:rsid w:val="67D71382"/>
    <w:rsid w:val="68496F9C"/>
    <w:rsid w:val="68506F53"/>
    <w:rsid w:val="68556ED3"/>
    <w:rsid w:val="685A4095"/>
    <w:rsid w:val="68E82066"/>
    <w:rsid w:val="69280301"/>
    <w:rsid w:val="692F69EB"/>
    <w:rsid w:val="69CF018C"/>
    <w:rsid w:val="6A0570B1"/>
    <w:rsid w:val="6A3424BA"/>
    <w:rsid w:val="6A7D413C"/>
    <w:rsid w:val="6A9062E8"/>
    <w:rsid w:val="6AB9051C"/>
    <w:rsid w:val="6B33362E"/>
    <w:rsid w:val="6B5F64E9"/>
    <w:rsid w:val="6BB331DB"/>
    <w:rsid w:val="6BE1787D"/>
    <w:rsid w:val="6BE6472E"/>
    <w:rsid w:val="6C13774D"/>
    <w:rsid w:val="6C1E15AC"/>
    <w:rsid w:val="6CA1208F"/>
    <w:rsid w:val="6CD6511F"/>
    <w:rsid w:val="6CDE2A04"/>
    <w:rsid w:val="6CFC22F5"/>
    <w:rsid w:val="6D0F0AB1"/>
    <w:rsid w:val="6D2F26BB"/>
    <w:rsid w:val="6D641D22"/>
    <w:rsid w:val="6D670C41"/>
    <w:rsid w:val="6DCC4C49"/>
    <w:rsid w:val="6DCE46BF"/>
    <w:rsid w:val="6DD72425"/>
    <w:rsid w:val="6E1619F6"/>
    <w:rsid w:val="6E28198C"/>
    <w:rsid w:val="6EB32FD3"/>
    <w:rsid w:val="6EF006F9"/>
    <w:rsid w:val="6F642396"/>
    <w:rsid w:val="6F720D25"/>
    <w:rsid w:val="6F836F27"/>
    <w:rsid w:val="6F993152"/>
    <w:rsid w:val="6F9D2E24"/>
    <w:rsid w:val="6FA45E01"/>
    <w:rsid w:val="6FB7414E"/>
    <w:rsid w:val="6FD85B23"/>
    <w:rsid w:val="704241A6"/>
    <w:rsid w:val="705E77F2"/>
    <w:rsid w:val="70CB686A"/>
    <w:rsid w:val="70E03F84"/>
    <w:rsid w:val="70F00D16"/>
    <w:rsid w:val="71327294"/>
    <w:rsid w:val="718C48C8"/>
    <w:rsid w:val="71BF5026"/>
    <w:rsid w:val="71C84AB8"/>
    <w:rsid w:val="71D06DCC"/>
    <w:rsid w:val="71DE1D8F"/>
    <w:rsid w:val="72DB4FC3"/>
    <w:rsid w:val="72DF0474"/>
    <w:rsid w:val="730748C5"/>
    <w:rsid w:val="73166EDB"/>
    <w:rsid w:val="732E21A6"/>
    <w:rsid w:val="7341699B"/>
    <w:rsid w:val="7388253D"/>
    <w:rsid w:val="73927777"/>
    <w:rsid w:val="73943229"/>
    <w:rsid w:val="73DB2A62"/>
    <w:rsid w:val="73F50603"/>
    <w:rsid w:val="74322369"/>
    <w:rsid w:val="74664877"/>
    <w:rsid w:val="74C74307"/>
    <w:rsid w:val="74D05117"/>
    <w:rsid w:val="74EE57A6"/>
    <w:rsid w:val="752A30F2"/>
    <w:rsid w:val="75791B04"/>
    <w:rsid w:val="75861331"/>
    <w:rsid w:val="75C359E3"/>
    <w:rsid w:val="7624347A"/>
    <w:rsid w:val="76E02D0E"/>
    <w:rsid w:val="771455AF"/>
    <w:rsid w:val="775753E7"/>
    <w:rsid w:val="77683E84"/>
    <w:rsid w:val="77CA0659"/>
    <w:rsid w:val="77CE4A86"/>
    <w:rsid w:val="77DC0137"/>
    <w:rsid w:val="785B0807"/>
    <w:rsid w:val="78863117"/>
    <w:rsid w:val="78927303"/>
    <w:rsid w:val="78BA50AB"/>
    <w:rsid w:val="78BE721B"/>
    <w:rsid w:val="78C53170"/>
    <w:rsid w:val="78C679B4"/>
    <w:rsid w:val="78C85FBE"/>
    <w:rsid w:val="78D63494"/>
    <w:rsid w:val="792341BA"/>
    <w:rsid w:val="7A103958"/>
    <w:rsid w:val="7A225D57"/>
    <w:rsid w:val="7A6536DD"/>
    <w:rsid w:val="7A8D1DD9"/>
    <w:rsid w:val="7B3028FE"/>
    <w:rsid w:val="7BCD7F87"/>
    <w:rsid w:val="7C1B4217"/>
    <w:rsid w:val="7C2C4E66"/>
    <w:rsid w:val="7CB45327"/>
    <w:rsid w:val="7CF00803"/>
    <w:rsid w:val="7CFE44AC"/>
    <w:rsid w:val="7D3922DA"/>
    <w:rsid w:val="7D3E39CA"/>
    <w:rsid w:val="7D483B82"/>
    <w:rsid w:val="7DCC12FC"/>
    <w:rsid w:val="7DF36E3F"/>
    <w:rsid w:val="7E9514E3"/>
    <w:rsid w:val="7ED06273"/>
    <w:rsid w:val="7EF505D6"/>
    <w:rsid w:val="7F083F61"/>
    <w:rsid w:val="7F1363CF"/>
    <w:rsid w:val="7F2C7161"/>
    <w:rsid w:val="7F2F0BC9"/>
    <w:rsid w:val="7F307661"/>
    <w:rsid w:val="7F536C5F"/>
    <w:rsid w:val="7F8C2254"/>
    <w:rsid w:val="7FCF25CD"/>
    <w:rsid w:val="7FD11273"/>
    <w:rsid w:val="7FE455CC"/>
    <w:rsid w:val="7FF22C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Indent 2"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2DC7"/>
    <w:pPr>
      <w:widowControl w:val="0"/>
      <w:jc w:val="both"/>
    </w:pPr>
    <w:rPr>
      <w:rFonts w:eastAsia="方正仿宋简体"/>
      <w:kern w:val="2"/>
      <w:sz w:val="32"/>
    </w:rPr>
  </w:style>
  <w:style w:type="paragraph" w:styleId="2">
    <w:name w:val="heading 2"/>
    <w:basedOn w:val="a"/>
    <w:next w:val="a"/>
    <w:unhideWhenUsed/>
    <w:qFormat/>
    <w:rsid w:val="00442DC7"/>
    <w:pPr>
      <w:keepNext/>
      <w:keepLines/>
      <w:spacing w:line="413" w:lineRule="auto"/>
      <w:outlineLvl w:val="1"/>
    </w:pPr>
    <w:rPr>
      <w:rFonts w:ascii="Arial" w:eastAsia="黑体" w:hAnsi="Arial"/>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442DC7"/>
    <w:rPr>
      <w:rFonts w:eastAsia="宋体"/>
      <w:szCs w:val="24"/>
    </w:rPr>
  </w:style>
  <w:style w:type="paragraph" w:styleId="a4">
    <w:name w:val="Body Text Indent"/>
    <w:basedOn w:val="a"/>
    <w:qFormat/>
    <w:rsid w:val="00442DC7"/>
    <w:pPr>
      <w:ind w:firstLineChars="200" w:firstLine="624"/>
    </w:pPr>
    <w:rPr>
      <w:rFonts w:ascii="方正仿宋简体"/>
      <w:spacing w:val="30"/>
      <w:w w:val="80"/>
    </w:rPr>
  </w:style>
  <w:style w:type="paragraph" w:styleId="a5">
    <w:name w:val="Plain Text"/>
    <w:basedOn w:val="a"/>
    <w:qFormat/>
    <w:rsid w:val="00442DC7"/>
    <w:rPr>
      <w:rFonts w:ascii="宋体" w:eastAsia="宋体" w:hAnsi="Courier New"/>
      <w:sz w:val="21"/>
    </w:rPr>
  </w:style>
  <w:style w:type="paragraph" w:styleId="a6">
    <w:name w:val="Date"/>
    <w:basedOn w:val="a"/>
    <w:next w:val="a"/>
    <w:qFormat/>
    <w:rsid w:val="00442DC7"/>
    <w:pPr>
      <w:ind w:leftChars="2500" w:left="100"/>
    </w:pPr>
  </w:style>
  <w:style w:type="paragraph" w:styleId="20">
    <w:name w:val="Body Text Indent 2"/>
    <w:basedOn w:val="a"/>
    <w:qFormat/>
    <w:rsid w:val="00442DC7"/>
    <w:pPr>
      <w:ind w:firstLineChars="200" w:firstLine="632"/>
    </w:pPr>
  </w:style>
  <w:style w:type="paragraph" w:styleId="a7">
    <w:name w:val="footer"/>
    <w:basedOn w:val="a"/>
    <w:qFormat/>
    <w:rsid w:val="00442DC7"/>
    <w:pPr>
      <w:tabs>
        <w:tab w:val="center" w:pos="4153"/>
        <w:tab w:val="right" w:pos="8306"/>
      </w:tabs>
      <w:snapToGrid w:val="0"/>
      <w:jc w:val="left"/>
    </w:pPr>
    <w:rPr>
      <w:sz w:val="18"/>
      <w:szCs w:val="18"/>
    </w:rPr>
  </w:style>
  <w:style w:type="paragraph" w:styleId="a8">
    <w:name w:val="header"/>
    <w:basedOn w:val="a"/>
    <w:qFormat/>
    <w:rsid w:val="00442DC7"/>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442DC7"/>
    <w:pPr>
      <w:widowControl/>
      <w:spacing w:before="100" w:beforeAutospacing="1" w:after="100" w:afterAutospacing="1"/>
      <w:jc w:val="left"/>
    </w:pPr>
    <w:rPr>
      <w:rFonts w:ascii="宋体" w:eastAsia="宋体" w:hAnsi="宋体" w:cs="宋体"/>
      <w:kern w:val="0"/>
      <w:sz w:val="24"/>
      <w:szCs w:val="24"/>
    </w:rPr>
  </w:style>
  <w:style w:type="character" w:styleId="aa">
    <w:name w:val="page number"/>
    <w:basedOn w:val="a0"/>
    <w:qFormat/>
    <w:rsid w:val="00442DC7"/>
  </w:style>
  <w:style w:type="character" w:styleId="ab">
    <w:name w:val="Hyperlink"/>
    <w:basedOn w:val="a0"/>
    <w:qFormat/>
    <w:rsid w:val="00442DC7"/>
    <w:rPr>
      <w:color w:val="0000FF"/>
      <w:u w:val="single"/>
    </w:rPr>
  </w:style>
  <w:style w:type="paragraph" w:styleId="ac">
    <w:name w:val="No Spacing"/>
    <w:uiPriority w:val="1"/>
    <w:qFormat/>
    <w:rsid w:val="00442DC7"/>
    <w:pPr>
      <w:widowControl w:val="0"/>
      <w:jc w:val="both"/>
    </w:pPr>
    <w:rPr>
      <w:rFonts w:eastAsia="方正仿宋简体"/>
      <w:kern w:val="2"/>
      <w:sz w:val="32"/>
    </w:rPr>
  </w:style>
  <w:style w:type="paragraph" w:styleId="ad">
    <w:name w:val="List Paragraph"/>
    <w:basedOn w:val="a"/>
    <w:uiPriority w:val="34"/>
    <w:qFormat/>
    <w:rsid w:val="00442DC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1.85.55.147:7221&#12289;zscb),anzha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1.85.55.147:7221&#12289;zscb),anzha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25991;&#20214;\&#20844;&#25991;&#27169;&#26495;\&#20844;&#25991;&#27169;&#26495;\&#20004;&#23478;&#32852;&#21512;&#21457;&#2599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两家联合发文</Template>
  <TotalTime>49</TotalTime>
  <Pages>3</Pages>
  <Words>272</Words>
  <Characters>1552</Characters>
  <Application>Microsoft Office Word</Application>
  <DocSecurity>0</DocSecurity>
  <Lines>12</Lines>
  <Paragraphs>3</Paragraphs>
  <ScaleCrop>false</ScaleCrop>
  <Company>xian</Company>
  <LinksUpToDate>false</LinksUpToDate>
  <CharactersWithSpaces>1821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中华人民共和国</dc:title>
  <dc:creator>USER</dc:creator>
  <cp:lastModifiedBy>Administrator</cp:lastModifiedBy>
  <cp:revision>16</cp:revision>
  <cp:lastPrinted>2021-10-21T08:44:00Z</cp:lastPrinted>
  <dcterms:created xsi:type="dcterms:W3CDTF">2020-10-12T01:37:00Z</dcterms:created>
  <dcterms:modified xsi:type="dcterms:W3CDTF">2024-09-23T02:43:00Z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2657FBF9B0EE400B91905764B3797E8C</vt:lpwstr>
  </property>
</Properties>
</file>